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1CFB" w:rsidRPr="001F1D19" w:rsidRDefault="00271CFB" w:rsidP="001F1D19">
      <w:pPr>
        <w:suppressAutoHyphens/>
        <w:spacing w:line="240" w:lineRule="auto"/>
        <w:ind w:firstLine="0"/>
        <w:jc w:val="center"/>
        <w:rPr>
          <w:sz w:val="24"/>
          <w:szCs w:val="24"/>
        </w:rPr>
      </w:pPr>
      <w:r w:rsidRPr="001F1D19">
        <w:rPr>
          <w:sz w:val="24"/>
          <w:szCs w:val="24"/>
        </w:rPr>
        <w:t>МИНИСТЕРСТВО ОБРАЗОВАНИЯ, НАУКИ И МОЛОДЕЖНОЙ ПОЛИТИКИ ЗАБАЙКАЛЬСКОГО КРАЯ</w:t>
      </w:r>
    </w:p>
    <w:p w:rsidR="00271CFB" w:rsidRPr="007E3A9C" w:rsidRDefault="00271CFB" w:rsidP="001F1D19">
      <w:pPr>
        <w:suppressAutoHyphens/>
        <w:spacing w:line="240" w:lineRule="auto"/>
        <w:ind w:firstLine="0"/>
        <w:jc w:val="center"/>
        <w:rPr>
          <w:sz w:val="16"/>
          <w:szCs w:val="16"/>
        </w:rPr>
      </w:pPr>
    </w:p>
    <w:p w:rsidR="00271CFB" w:rsidRPr="00D11104" w:rsidRDefault="00271CFB" w:rsidP="001F1D19">
      <w:pPr>
        <w:suppressAutoHyphens/>
        <w:spacing w:line="240" w:lineRule="auto"/>
        <w:ind w:firstLine="0"/>
        <w:jc w:val="center"/>
        <w:rPr>
          <w:sz w:val="24"/>
          <w:szCs w:val="24"/>
        </w:rPr>
      </w:pPr>
      <w:r w:rsidRPr="001F1D19">
        <w:rPr>
          <w:sz w:val="24"/>
          <w:szCs w:val="24"/>
        </w:rPr>
        <w:t xml:space="preserve">Государственное </w:t>
      </w:r>
      <w:r>
        <w:rPr>
          <w:sz w:val="24"/>
          <w:szCs w:val="24"/>
        </w:rPr>
        <w:t xml:space="preserve">профессиональное </w:t>
      </w:r>
      <w:r w:rsidRPr="001F1D19">
        <w:rPr>
          <w:sz w:val="24"/>
          <w:szCs w:val="24"/>
        </w:rPr>
        <w:t>образовательное учреждение</w:t>
      </w:r>
    </w:p>
    <w:p w:rsidR="00271CFB" w:rsidRPr="00D11104" w:rsidRDefault="00271CFB" w:rsidP="001F1D19">
      <w:pPr>
        <w:suppressAutoHyphens/>
        <w:spacing w:line="240" w:lineRule="auto"/>
        <w:ind w:firstLine="0"/>
        <w:jc w:val="center"/>
        <w:rPr>
          <w:sz w:val="16"/>
          <w:szCs w:val="16"/>
        </w:rPr>
      </w:pPr>
    </w:p>
    <w:p w:rsidR="00271CFB" w:rsidRPr="001F1D19" w:rsidRDefault="00271CFB" w:rsidP="001F1D19">
      <w:pPr>
        <w:suppressAutoHyphens/>
        <w:spacing w:line="240" w:lineRule="auto"/>
        <w:ind w:firstLine="0"/>
        <w:jc w:val="center"/>
        <w:rPr>
          <w:sz w:val="24"/>
          <w:szCs w:val="24"/>
        </w:rPr>
      </w:pPr>
      <w:r w:rsidRPr="001F1D19">
        <w:rPr>
          <w:sz w:val="24"/>
          <w:szCs w:val="24"/>
        </w:rPr>
        <w:t>«Забайкальский государственный колледж»</w:t>
      </w:r>
    </w:p>
    <w:p w:rsidR="00271CFB" w:rsidRDefault="00271CFB" w:rsidP="004F1F1D">
      <w:pPr>
        <w:ind w:firstLine="0"/>
        <w:jc w:val="center"/>
        <w:rPr>
          <w:b/>
          <w:bCs/>
        </w:rPr>
      </w:pPr>
    </w:p>
    <w:p w:rsidR="00271CFB" w:rsidRPr="00D11104" w:rsidRDefault="00271CFB" w:rsidP="007E3A9C">
      <w:pPr>
        <w:spacing w:line="240" w:lineRule="auto"/>
        <w:ind w:left="7080" w:firstLine="0"/>
        <w:jc w:val="center"/>
      </w:pPr>
    </w:p>
    <w:p w:rsidR="00271CFB" w:rsidRDefault="00271CFB" w:rsidP="007E3A9C">
      <w:pPr>
        <w:spacing w:line="240" w:lineRule="auto"/>
        <w:ind w:left="7080" w:firstLine="0"/>
        <w:jc w:val="center"/>
      </w:pPr>
      <w:r>
        <w:t xml:space="preserve">                                                                                                                                       </w:t>
      </w:r>
      <w:r w:rsidRPr="001F1D19">
        <w:t>Утверждаю</w:t>
      </w:r>
      <w:r>
        <w:t>:</w:t>
      </w:r>
    </w:p>
    <w:p w:rsidR="00271CFB" w:rsidRDefault="00271CFB" w:rsidP="001F1D19">
      <w:pPr>
        <w:spacing w:line="240" w:lineRule="auto"/>
        <w:ind w:firstLine="0"/>
        <w:jc w:val="right"/>
      </w:pPr>
      <w:r>
        <w:t>Зам. Директора по УПР</w:t>
      </w:r>
    </w:p>
    <w:p w:rsidR="00271CFB" w:rsidRDefault="00271CFB" w:rsidP="001F1D19">
      <w:pPr>
        <w:spacing w:line="240" w:lineRule="auto"/>
        <w:ind w:firstLine="0"/>
        <w:jc w:val="right"/>
      </w:pPr>
      <w:r>
        <w:t>_________О.А. Лаптева</w:t>
      </w:r>
    </w:p>
    <w:p w:rsidR="00271CFB" w:rsidRDefault="00271CFB" w:rsidP="001F1D19">
      <w:pPr>
        <w:spacing w:line="240" w:lineRule="auto"/>
        <w:ind w:firstLine="0"/>
        <w:jc w:val="right"/>
      </w:pPr>
      <w:r>
        <w:t>«___»_________201__г.</w:t>
      </w:r>
    </w:p>
    <w:p w:rsidR="00271CFB" w:rsidRPr="001F1D19" w:rsidRDefault="00271CFB" w:rsidP="004F1F1D">
      <w:pPr>
        <w:ind w:firstLine="0"/>
        <w:jc w:val="center"/>
      </w:pPr>
    </w:p>
    <w:p w:rsidR="00271CFB" w:rsidRDefault="00271CFB" w:rsidP="004F1F1D">
      <w:pPr>
        <w:ind w:firstLine="0"/>
        <w:jc w:val="center"/>
        <w:rPr>
          <w:b/>
          <w:bCs/>
        </w:rPr>
      </w:pPr>
    </w:p>
    <w:p w:rsidR="00271CFB" w:rsidRDefault="00271CFB" w:rsidP="004F1F1D">
      <w:pPr>
        <w:ind w:firstLine="0"/>
        <w:jc w:val="center"/>
        <w:rPr>
          <w:b/>
          <w:bCs/>
        </w:rPr>
      </w:pPr>
    </w:p>
    <w:p w:rsidR="00271CFB" w:rsidRDefault="00271CFB" w:rsidP="004F1F1D">
      <w:pPr>
        <w:ind w:firstLine="0"/>
        <w:jc w:val="center"/>
        <w:rPr>
          <w:b/>
          <w:bCs/>
        </w:rPr>
      </w:pPr>
    </w:p>
    <w:p w:rsidR="00271CFB" w:rsidRPr="007E3A9C" w:rsidRDefault="00271CFB" w:rsidP="001F1D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0"/>
        <w:jc w:val="center"/>
        <w:rPr>
          <w:b/>
          <w:bCs/>
          <w:caps/>
          <w:sz w:val="52"/>
          <w:szCs w:val="52"/>
        </w:rPr>
      </w:pPr>
      <w:r w:rsidRPr="007E3A9C">
        <w:rPr>
          <w:b/>
          <w:bCs/>
          <w:caps/>
          <w:sz w:val="52"/>
          <w:szCs w:val="52"/>
        </w:rPr>
        <w:t>Программа производственной</w:t>
      </w:r>
    </w:p>
    <w:p w:rsidR="00271CFB" w:rsidRPr="007E3A9C" w:rsidRDefault="00271CFB" w:rsidP="001F1D19">
      <w:pPr>
        <w:spacing w:line="240" w:lineRule="auto"/>
        <w:ind w:firstLine="0"/>
        <w:jc w:val="center"/>
        <w:rPr>
          <w:b/>
          <w:bCs/>
          <w:caps/>
          <w:sz w:val="52"/>
          <w:szCs w:val="52"/>
        </w:rPr>
      </w:pPr>
      <w:r w:rsidRPr="007E3A9C">
        <w:rPr>
          <w:b/>
          <w:bCs/>
          <w:caps/>
          <w:sz w:val="52"/>
          <w:szCs w:val="52"/>
        </w:rPr>
        <w:t>практики (по профилю специальности)</w:t>
      </w:r>
    </w:p>
    <w:p w:rsidR="00271CFB" w:rsidRPr="007E3A9C" w:rsidRDefault="00271CFB" w:rsidP="001F1D19">
      <w:pPr>
        <w:spacing w:line="240" w:lineRule="auto"/>
        <w:ind w:firstLine="0"/>
        <w:jc w:val="center"/>
        <w:rPr>
          <w:b/>
          <w:bCs/>
          <w:caps/>
          <w:sz w:val="18"/>
          <w:szCs w:val="18"/>
        </w:rPr>
      </w:pPr>
    </w:p>
    <w:p w:rsidR="00271CFB" w:rsidRPr="007E3A9C" w:rsidRDefault="00271CFB" w:rsidP="007E3A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right="-185" w:firstLine="0"/>
        <w:jc w:val="center"/>
        <w:rPr>
          <w:sz w:val="36"/>
          <w:szCs w:val="36"/>
        </w:rPr>
      </w:pPr>
      <w:r>
        <w:rPr>
          <w:sz w:val="36"/>
          <w:szCs w:val="36"/>
        </w:rPr>
        <w:t>по специальности 19.02.01</w:t>
      </w:r>
      <w:r w:rsidRPr="007E3A9C">
        <w:rPr>
          <w:sz w:val="36"/>
          <w:szCs w:val="36"/>
        </w:rPr>
        <w:t xml:space="preserve"> «Технология продукции общественного питания»</w:t>
      </w:r>
    </w:p>
    <w:p w:rsidR="00271CFB" w:rsidRPr="00357DC2" w:rsidRDefault="00271CFB" w:rsidP="001F1D19">
      <w:pPr>
        <w:ind w:firstLine="0"/>
        <w:jc w:val="center"/>
        <w:rPr>
          <w:b/>
          <w:bCs/>
        </w:rPr>
      </w:pPr>
    </w:p>
    <w:p w:rsidR="00271CFB" w:rsidRDefault="00271CFB" w:rsidP="004F1F1D">
      <w:pPr>
        <w:ind w:firstLine="0"/>
        <w:jc w:val="center"/>
        <w:rPr>
          <w:b/>
          <w:bCs/>
        </w:rPr>
      </w:pPr>
    </w:p>
    <w:p w:rsidR="00271CFB" w:rsidRDefault="00271CFB" w:rsidP="004F1F1D">
      <w:pPr>
        <w:ind w:firstLine="0"/>
        <w:jc w:val="center"/>
        <w:rPr>
          <w:b/>
          <w:bCs/>
        </w:rPr>
      </w:pPr>
    </w:p>
    <w:p w:rsidR="00271CFB" w:rsidRDefault="00271CFB" w:rsidP="004F1F1D">
      <w:pPr>
        <w:ind w:firstLine="0"/>
        <w:jc w:val="center"/>
        <w:rPr>
          <w:b/>
          <w:bCs/>
        </w:rPr>
      </w:pPr>
    </w:p>
    <w:p w:rsidR="00271CFB" w:rsidRDefault="00271CFB" w:rsidP="004F1F1D">
      <w:pPr>
        <w:ind w:firstLine="0"/>
        <w:jc w:val="center"/>
        <w:rPr>
          <w:b/>
          <w:bCs/>
        </w:rPr>
      </w:pPr>
    </w:p>
    <w:p w:rsidR="00271CFB" w:rsidRDefault="00271CFB" w:rsidP="004F1F1D">
      <w:pPr>
        <w:rPr>
          <w:u w:val="single"/>
        </w:rPr>
      </w:pPr>
    </w:p>
    <w:p w:rsidR="00271CFB" w:rsidRDefault="00271CFB" w:rsidP="004F1F1D">
      <w:pPr>
        <w:rPr>
          <w:u w:val="single"/>
        </w:rPr>
      </w:pPr>
    </w:p>
    <w:p w:rsidR="00271CFB" w:rsidRDefault="00271CFB" w:rsidP="004F1F1D">
      <w:pPr>
        <w:rPr>
          <w:u w:val="single"/>
        </w:rPr>
      </w:pPr>
    </w:p>
    <w:p w:rsidR="00271CFB" w:rsidRPr="00DA26B5" w:rsidRDefault="00271CFB" w:rsidP="004F1F1D">
      <w:pPr>
        <w:rPr>
          <w:u w:val="single"/>
        </w:rPr>
      </w:pPr>
    </w:p>
    <w:p w:rsidR="00271CFB" w:rsidRPr="00DA26B5" w:rsidRDefault="00271CFB" w:rsidP="004F1F1D">
      <w:pPr>
        <w:rPr>
          <w:u w:val="single"/>
        </w:rPr>
      </w:pPr>
    </w:p>
    <w:p w:rsidR="00271CFB" w:rsidRPr="00DA26B5" w:rsidRDefault="00271CFB" w:rsidP="004F1F1D">
      <w:pPr>
        <w:rPr>
          <w:u w:val="single"/>
        </w:rPr>
      </w:pPr>
    </w:p>
    <w:p w:rsidR="00271CFB" w:rsidRDefault="00271CFB" w:rsidP="001F1D19">
      <w:pPr>
        <w:jc w:val="center"/>
        <w:sectPr w:rsidR="00271CFB" w:rsidSect="00A66AD8">
          <w:headerReference w:type="even" r:id="rId7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1F1D19">
        <w:t>Чита 201</w:t>
      </w:r>
      <w:r>
        <w:t>9</w:t>
      </w: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DA26B5">
        <w:t>Программа</w:t>
      </w:r>
      <w:r>
        <w:t xml:space="preserve"> производственной  практики (по профилю специальности) разработана </w:t>
      </w:r>
      <w:r w:rsidRPr="00DA26B5">
        <w:t>на основе</w:t>
      </w:r>
      <w:r>
        <w:t xml:space="preserve"> </w:t>
      </w:r>
      <w:r w:rsidRPr="003748C8">
        <w:t>Федерального государственного образовательного стандарта (далее ФГОС) по специальности среднего профессионального образования (далее – СПО) 19.02.</w:t>
      </w:r>
      <w:r>
        <w:t>01</w:t>
      </w:r>
      <w:r w:rsidRPr="003748C8">
        <w:t xml:space="preserve"> Технология продукции общественного питания; ФГОС СПО по профессии 260807.01 Повар, кондитер; ФГОС СПО по профессии 100114.01 Официант, бармен; с учетом профессиональных стандартов «Повар» регистрационный номер 557, утвержден приказом №610-н 08.09.2015; «Кондитер» регистрационный номер 549 утвержден приказом №597-н 07.09.2015; «Официант/бармен» регистрационный номер 681, утвержден приказом №910-н 01.12.2015.</w:t>
      </w: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</w:rPr>
      </w:pPr>
      <w:r w:rsidRPr="003748C8">
        <w:t>Организация разработчик</w:t>
      </w:r>
      <w:r w:rsidRPr="003748C8">
        <w:rPr>
          <w:b/>
          <w:bCs/>
        </w:rPr>
        <w:t xml:space="preserve">: </w:t>
      </w:r>
      <w:r w:rsidRPr="003748C8">
        <w:t>ГПОУ «Забайкальский государственный колледж»</w:t>
      </w: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3748C8">
        <w:t>Разработчики:</w:t>
      </w: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0"/>
      </w:pPr>
      <w:r w:rsidRPr="003748C8">
        <w:t>Прокофьева Л.А. - мастер производственного обучения.</w:t>
      </w: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0"/>
      </w:pP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0"/>
      </w:pP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0"/>
      </w:pP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right="-1" w:firstLine="0"/>
      </w:pP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</w:pPr>
      <w:r w:rsidRPr="003748C8">
        <w:t xml:space="preserve">Программа рассмотрена </w:t>
      </w:r>
    </w:p>
    <w:p w:rsidR="00271CFB" w:rsidRPr="003748C8" w:rsidRDefault="00271CFB" w:rsidP="003748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</w:pPr>
      <w:r w:rsidRPr="003748C8">
        <w:t>на заседании ПЦК дисциплин профессионального цикла №1</w:t>
      </w:r>
    </w:p>
    <w:p w:rsidR="00271CFB" w:rsidRPr="003748C8" w:rsidRDefault="00271CFB" w:rsidP="003748C8">
      <w:pPr>
        <w:keepNext/>
        <w:keepLines/>
        <w:widowControl w:val="0"/>
        <w:shd w:val="clear" w:color="auto" w:fill="FFFFFF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</w:pPr>
      <w:r w:rsidRPr="003748C8">
        <w:t>протокол №___________</w:t>
      </w:r>
    </w:p>
    <w:p w:rsidR="00271CFB" w:rsidRPr="003748C8" w:rsidRDefault="00271CFB" w:rsidP="003748C8">
      <w:pPr>
        <w:keepNext/>
        <w:keepLines/>
        <w:widowControl w:val="0"/>
        <w:shd w:val="clear" w:color="auto" w:fill="FFFFFF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</w:pPr>
      <w:r w:rsidRPr="003748C8">
        <w:t xml:space="preserve"> от «____»__________20__ г.</w:t>
      </w:r>
    </w:p>
    <w:p w:rsidR="00271CFB" w:rsidRPr="003748C8" w:rsidRDefault="00271CFB" w:rsidP="003748C8">
      <w:pPr>
        <w:keepNext/>
        <w:keepLines/>
        <w:widowControl w:val="0"/>
        <w:shd w:val="clear" w:color="auto" w:fill="FFFFFF"/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0"/>
      </w:pPr>
      <w:r w:rsidRPr="003748C8">
        <w:t>Председатель П(Ц)К:  _______________ (Дракунова Н.А.)</w:t>
      </w:r>
    </w:p>
    <w:p w:rsidR="00271CFB" w:rsidRDefault="00271CFB" w:rsidP="003748C8">
      <w:pPr>
        <w:sectPr w:rsidR="00271CFB" w:rsidSect="00A66AD8">
          <w:headerReference w:type="default" r:id="rId8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  <w:r>
        <w:t>.</w:t>
      </w:r>
    </w:p>
    <w:p w:rsidR="00271CFB" w:rsidRDefault="00271CFB" w:rsidP="004F1F1D">
      <w:pPr>
        <w:jc w:val="center"/>
        <w:rPr>
          <w:b/>
          <w:bCs/>
          <w:sz w:val="32"/>
          <w:szCs w:val="32"/>
        </w:rPr>
      </w:pPr>
      <w:r w:rsidRPr="00A66AD8">
        <w:rPr>
          <w:b/>
          <w:bCs/>
          <w:sz w:val="32"/>
          <w:szCs w:val="32"/>
        </w:rPr>
        <w:t>СОДЕРЖАНИЕ</w:t>
      </w:r>
    </w:p>
    <w:p w:rsidR="00271CFB" w:rsidRPr="0053733C" w:rsidRDefault="00271CFB" w:rsidP="004F1F1D">
      <w:pPr>
        <w:jc w:val="center"/>
        <w:rPr>
          <w:b/>
          <w:bCs/>
          <w:sz w:val="16"/>
          <w:szCs w:val="16"/>
        </w:rPr>
      </w:pPr>
    </w:p>
    <w:p w:rsidR="00271CFB" w:rsidRDefault="00271CFB" w:rsidP="00F2070E">
      <w:pPr>
        <w:ind w:firstLine="0"/>
      </w:pPr>
      <w:r>
        <w:t xml:space="preserve">1 </w:t>
      </w:r>
      <w:r w:rsidRPr="00A66AD8">
        <w:t xml:space="preserve">Паспорт программы </w:t>
      </w:r>
      <w:r>
        <w:t xml:space="preserve">производственной </w:t>
      </w:r>
      <w:r w:rsidRPr="00A66AD8">
        <w:t>практики</w:t>
      </w:r>
      <w:r>
        <w:t xml:space="preserve"> (по профилю специальности)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</w:p>
    <w:p w:rsidR="00271CFB" w:rsidRDefault="00271CFB" w:rsidP="00F2070E">
      <w:r>
        <w:t xml:space="preserve">1.1 </w:t>
      </w:r>
      <w:r w:rsidRPr="00F2070E">
        <w:t>Место производственной практики</w:t>
      </w:r>
      <w:r>
        <w:t xml:space="preserve"> (по профилю специальности) </w:t>
      </w:r>
      <w:r w:rsidRPr="00F2070E">
        <w:t>в структуре</w:t>
      </w:r>
      <w:r w:rsidRPr="00357DC2">
        <w:t xml:space="preserve"> программы подготовки специалис</w:t>
      </w:r>
      <w:r>
        <w:t xml:space="preserve">тов среднего звена </w:t>
      </w:r>
      <w:r>
        <w:tab/>
      </w:r>
      <w:r>
        <w:tab/>
      </w:r>
      <w:r>
        <w:tab/>
        <w:t>4</w:t>
      </w:r>
    </w:p>
    <w:p w:rsidR="00271CFB" w:rsidRDefault="00271CFB" w:rsidP="002D4963">
      <w:r w:rsidRPr="00F2070E">
        <w:t>1.2 Цели и задачи производственной практики</w:t>
      </w:r>
      <w:r>
        <w:tab/>
        <w:t xml:space="preserve"> (по профилю специальности)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4</w:t>
      </w:r>
    </w:p>
    <w:p w:rsidR="00271CFB" w:rsidRPr="002D4963" w:rsidRDefault="00271CFB" w:rsidP="002D4963">
      <w:r w:rsidRPr="002D4963">
        <w:t>1.3 Количество час</w:t>
      </w:r>
      <w:r>
        <w:t>ов на производственную практику (по профилю специальности)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27</w:t>
      </w:r>
    </w:p>
    <w:p w:rsidR="00271CFB" w:rsidRPr="00A66AD8" w:rsidRDefault="00271CFB" w:rsidP="002D4963">
      <w:pPr>
        <w:ind w:firstLine="0"/>
      </w:pPr>
      <w:r>
        <w:t xml:space="preserve">2 </w:t>
      </w:r>
      <w:r w:rsidRPr="00A66AD8">
        <w:t xml:space="preserve">Результаты </w:t>
      </w:r>
      <w:r>
        <w:t xml:space="preserve">производственной </w:t>
      </w:r>
      <w:r w:rsidRPr="00A66AD8">
        <w:t>практики</w:t>
      </w:r>
      <w:r>
        <w:t>(по профилю специальности)</w:t>
      </w:r>
      <w:r>
        <w:tab/>
        <w:t>28</w:t>
      </w:r>
    </w:p>
    <w:p w:rsidR="00271CFB" w:rsidRDefault="00271CFB" w:rsidP="002D4963">
      <w:pPr>
        <w:ind w:firstLine="0"/>
      </w:pPr>
      <w:r>
        <w:t xml:space="preserve">3 </w:t>
      </w:r>
      <w:r w:rsidRPr="00A66AD8">
        <w:t xml:space="preserve">Структура и содержание </w:t>
      </w:r>
      <w:r>
        <w:t xml:space="preserve">производственной </w:t>
      </w:r>
      <w:r w:rsidRPr="00A66AD8">
        <w:t>практики</w:t>
      </w:r>
      <w:r>
        <w:t xml:space="preserve"> (по профилю специальности)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32</w:t>
      </w:r>
    </w:p>
    <w:p w:rsidR="00271CFB" w:rsidRPr="006A5427" w:rsidRDefault="00271CFB" w:rsidP="009308F4">
      <w:pPr>
        <w:pStyle w:val="Subtitle"/>
        <w:spacing w:before="0" w:after="0"/>
        <w:ind w:left="0" w:firstLine="709"/>
        <w:rPr>
          <w:b w:val="0"/>
          <w:bCs w:val="0"/>
          <w:i w:val="0"/>
          <w:iCs w:val="0"/>
          <w:sz w:val="28"/>
          <w:szCs w:val="28"/>
        </w:rPr>
      </w:pPr>
      <w:r w:rsidRPr="006A5427">
        <w:rPr>
          <w:b w:val="0"/>
          <w:bCs w:val="0"/>
          <w:i w:val="0"/>
          <w:iCs w:val="0"/>
          <w:sz w:val="28"/>
          <w:szCs w:val="28"/>
        </w:rPr>
        <w:t>3.1 Тематический план</w:t>
      </w:r>
      <w:r w:rsidRPr="006A5427">
        <w:rPr>
          <w:b w:val="0"/>
          <w:bCs w:val="0"/>
          <w:i w:val="0"/>
          <w:iCs w:val="0"/>
          <w:sz w:val="28"/>
          <w:szCs w:val="28"/>
        </w:rPr>
        <w:tab/>
      </w:r>
      <w:r w:rsidRPr="006A5427">
        <w:rPr>
          <w:b w:val="0"/>
          <w:bCs w:val="0"/>
          <w:i w:val="0"/>
          <w:iCs w:val="0"/>
          <w:sz w:val="28"/>
          <w:szCs w:val="28"/>
        </w:rPr>
        <w:tab/>
      </w:r>
      <w:r w:rsidRPr="006A5427">
        <w:rPr>
          <w:b w:val="0"/>
          <w:bCs w:val="0"/>
          <w:i w:val="0"/>
          <w:iCs w:val="0"/>
          <w:sz w:val="28"/>
          <w:szCs w:val="28"/>
        </w:rPr>
        <w:tab/>
      </w:r>
      <w:r w:rsidRPr="006A5427">
        <w:rPr>
          <w:b w:val="0"/>
          <w:bCs w:val="0"/>
          <w:i w:val="0"/>
          <w:iCs w:val="0"/>
          <w:sz w:val="28"/>
          <w:szCs w:val="28"/>
        </w:rPr>
        <w:tab/>
      </w:r>
      <w:r w:rsidRPr="006A5427">
        <w:rPr>
          <w:b w:val="0"/>
          <w:bCs w:val="0"/>
          <w:i w:val="0"/>
          <w:iCs w:val="0"/>
          <w:sz w:val="28"/>
          <w:szCs w:val="28"/>
        </w:rPr>
        <w:tab/>
      </w:r>
      <w:r w:rsidRPr="006A5427">
        <w:rPr>
          <w:b w:val="0"/>
          <w:bCs w:val="0"/>
          <w:i w:val="0"/>
          <w:iCs w:val="0"/>
          <w:sz w:val="28"/>
          <w:szCs w:val="28"/>
        </w:rPr>
        <w:tab/>
      </w:r>
      <w:r w:rsidRPr="006A5427">
        <w:rPr>
          <w:b w:val="0"/>
          <w:bCs w:val="0"/>
          <w:i w:val="0"/>
          <w:iCs w:val="0"/>
          <w:sz w:val="28"/>
          <w:szCs w:val="28"/>
        </w:rPr>
        <w:tab/>
      </w:r>
      <w:r w:rsidRPr="006A5427">
        <w:rPr>
          <w:b w:val="0"/>
          <w:bCs w:val="0"/>
          <w:i w:val="0"/>
          <w:iCs w:val="0"/>
          <w:sz w:val="28"/>
          <w:szCs w:val="28"/>
        </w:rPr>
        <w:tab/>
      </w:r>
      <w:r w:rsidRPr="006A5427">
        <w:rPr>
          <w:b w:val="0"/>
          <w:bCs w:val="0"/>
          <w:i w:val="0"/>
          <w:iCs w:val="0"/>
          <w:sz w:val="28"/>
          <w:szCs w:val="28"/>
        </w:rPr>
        <w:tab/>
        <w:t>32</w:t>
      </w:r>
    </w:p>
    <w:p w:rsidR="00271CFB" w:rsidRDefault="00271CFB" w:rsidP="009308F4">
      <w:pPr>
        <w:pStyle w:val="Subtitle"/>
        <w:spacing w:before="0" w:after="0"/>
        <w:ind w:left="0" w:firstLine="709"/>
        <w:rPr>
          <w:b w:val="0"/>
          <w:bCs w:val="0"/>
          <w:i w:val="0"/>
          <w:iCs w:val="0"/>
          <w:sz w:val="28"/>
          <w:szCs w:val="28"/>
        </w:rPr>
      </w:pPr>
      <w:r w:rsidRPr="006A5427">
        <w:rPr>
          <w:b w:val="0"/>
          <w:bCs w:val="0"/>
          <w:i w:val="0"/>
          <w:iCs w:val="0"/>
          <w:sz w:val="28"/>
          <w:szCs w:val="28"/>
        </w:rPr>
        <w:t>3.2 Содержание производственной практики</w:t>
      </w:r>
      <w:r>
        <w:rPr>
          <w:b w:val="0"/>
          <w:bCs w:val="0"/>
          <w:i w:val="0"/>
          <w:iCs w:val="0"/>
          <w:sz w:val="28"/>
          <w:szCs w:val="28"/>
        </w:rPr>
        <w:t xml:space="preserve"> </w:t>
      </w:r>
    </w:p>
    <w:p w:rsidR="00271CFB" w:rsidRPr="006A5427" w:rsidRDefault="00271CFB" w:rsidP="009308F4">
      <w:pPr>
        <w:pStyle w:val="Subtitle"/>
        <w:spacing w:before="0" w:after="0"/>
        <w:ind w:left="0" w:firstLine="709"/>
        <w:rPr>
          <w:b w:val="0"/>
          <w:bCs w:val="0"/>
          <w:i w:val="0"/>
          <w:iCs w:val="0"/>
          <w:sz w:val="28"/>
          <w:szCs w:val="28"/>
        </w:rPr>
      </w:pPr>
      <w:r w:rsidRPr="006A5427">
        <w:rPr>
          <w:b w:val="0"/>
          <w:bCs w:val="0"/>
          <w:i w:val="0"/>
          <w:iCs w:val="0"/>
          <w:sz w:val="28"/>
          <w:szCs w:val="28"/>
        </w:rPr>
        <w:t>(по профилю специальности)</w:t>
      </w:r>
      <w:r w:rsidRPr="006A5427">
        <w:rPr>
          <w:b w:val="0"/>
          <w:bCs w:val="0"/>
          <w:i w:val="0"/>
          <w:iCs w:val="0"/>
          <w:sz w:val="28"/>
          <w:szCs w:val="28"/>
        </w:rPr>
        <w:tab/>
      </w:r>
      <w:r>
        <w:rPr>
          <w:b w:val="0"/>
          <w:bCs w:val="0"/>
          <w:i w:val="0"/>
          <w:iCs w:val="0"/>
        </w:rPr>
        <w:tab/>
      </w:r>
      <w:r>
        <w:rPr>
          <w:b w:val="0"/>
          <w:bCs w:val="0"/>
          <w:i w:val="0"/>
          <w:iCs w:val="0"/>
        </w:rPr>
        <w:tab/>
      </w:r>
      <w:r>
        <w:rPr>
          <w:b w:val="0"/>
          <w:bCs w:val="0"/>
          <w:i w:val="0"/>
          <w:iCs w:val="0"/>
        </w:rPr>
        <w:tab/>
      </w:r>
      <w:r>
        <w:rPr>
          <w:b w:val="0"/>
          <w:bCs w:val="0"/>
          <w:i w:val="0"/>
          <w:iCs w:val="0"/>
        </w:rPr>
        <w:tab/>
      </w:r>
      <w:r>
        <w:rPr>
          <w:b w:val="0"/>
          <w:bCs w:val="0"/>
          <w:i w:val="0"/>
          <w:iCs w:val="0"/>
        </w:rPr>
        <w:tab/>
      </w:r>
      <w:r>
        <w:rPr>
          <w:b w:val="0"/>
          <w:bCs w:val="0"/>
          <w:i w:val="0"/>
          <w:iCs w:val="0"/>
        </w:rPr>
        <w:tab/>
      </w:r>
      <w:r>
        <w:rPr>
          <w:b w:val="0"/>
          <w:bCs w:val="0"/>
          <w:i w:val="0"/>
          <w:iCs w:val="0"/>
        </w:rPr>
        <w:tab/>
      </w:r>
      <w:r w:rsidRPr="006A5427">
        <w:rPr>
          <w:b w:val="0"/>
          <w:bCs w:val="0"/>
          <w:i w:val="0"/>
          <w:iCs w:val="0"/>
          <w:sz w:val="28"/>
          <w:szCs w:val="28"/>
        </w:rPr>
        <w:t>33</w:t>
      </w:r>
    </w:p>
    <w:p w:rsidR="00271CFB" w:rsidRPr="009308F4" w:rsidRDefault="00271CFB" w:rsidP="009308F4">
      <w:r w:rsidRPr="009308F4">
        <w:t>3.2.1 Содержание производственной практики</w:t>
      </w:r>
      <w:r>
        <w:t xml:space="preserve"> (по профилю специальности) </w:t>
      </w:r>
      <w:r w:rsidRPr="009308F4">
        <w:t>для студентов третьего курса (</w:t>
      </w:r>
      <w:r>
        <w:t>шестой</w:t>
      </w:r>
      <w:r w:rsidRPr="009308F4">
        <w:t xml:space="preserve"> семестр)</w:t>
      </w:r>
      <w:r>
        <w:tab/>
      </w:r>
      <w:r>
        <w:tab/>
      </w:r>
      <w:r>
        <w:tab/>
        <w:t>33</w:t>
      </w:r>
    </w:p>
    <w:p w:rsidR="00271CFB" w:rsidRDefault="00271CFB" w:rsidP="009308F4">
      <w:r w:rsidRPr="009308F4">
        <w:t xml:space="preserve">3.2.3 Содержание производственной практики </w:t>
      </w:r>
      <w:r>
        <w:t xml:space="preserve">(по профилю специальности) </w:t>
      </w:r>
      <w:r w:rsidRPr="009308F4">
        <w:t>для студентов четвертого курса (седьмой семестр)</w:t>
      </w:r>
      <w:r>
        <w:tab/>
      </w:r>
      <w:r>
        <w:tab/>
        <w:t>43</w:t>
      </w:r>
    </w:p>
    <w:p w:rsidR="00271CFB" w:rsidRPr="009308F4" w:rsidRDefault="00271CFB" w:rsidP="009308F4">
      <w:r w:rsidRPr="009308F4">
        <w:t>3.2.</w:t>
      </w:r>
      <w:r>
        <w:t xml:space="preserve">4 </w:t>
      </w:r>
      <w:r w:rsidRPr="009308F4">
        <w:t xml:space="preserve">Содержание производственной практики </w:t>
      </w:r>
      <w:r>
        <w:t xml:space="preserve">(по профилю специальности) </w:t>
      </w:r>
      <w:r w:rsidRPr="009308F4">
        <w:t>для студентов четвертого курса (</w:t>
      </w:r>
      <w:r>
        <w:t>восьмой</w:t>
      </w:r>
      <w:r w:rsidRPr="009308F4">
        <w:t xml:space="preserve"> семестр)</w:t>
      </w:r>
      <w:r>
        <w:tab/>
      </w:r>
      <w:r>
        <w:tab/>
        <w:t>47</w:t>
      </w:r>
    </w:p>
    <w:p w:rsidR="00271CFB" w:rsidRDefault="00271CFB" w:rsidP="002D4963">
      <w:pPr>
        <w:ind w:firstLine="0"/>
      </w:pPr>
      <w:r>
        <w:t>6 Список литературы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51</w:t>
      </w:r>
    </w:p>
    <w:p w:rsidR="00271CFB" w:rsidRDefault="00271CFB" w:rsidP="002D4963">
      <w:pPr>
        <w:ind w:firstLine="0"/>
      </w:pPr>
    </w:p>
    <w:p w:rsidR="00271CFB" w:rsidRDefault="00271CFB" w:rsidP="0076605C">
      <w:pPr>
        <w:ind w:firstLine="0"/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71CFB" w:rsidRPr="00357DC2" w:rsidRDefault="00271CFB" w:rsidP="00F2070E">
      <w:pPr>
        <w:spacing w:line="240" w:lineRule="auto"/>
        <w:ind w:firstLine="0"/>
        <w:jc w:val="center"/>
        <w:rPr>
          <w:b/>
          <w:bCs/>
          <w:sz w:val="32"/>
          <w:szCs w:val="32"/>
        </w:rPr>
      </w:pPr>
      <w:r w:rsidRPr="00A102F8">
        <w:rPr>
          <w:b/>
          <w:bCs/>
          <w:sz w:val="32"/>
          <w:szCs w:val="32"/>
        </w:rPr>
        <w:t xml:space="preserve">1 </w:t>
      </w:r>
      <w:r w:rsidRPr="00357DC2">
        <w:rPr>
          <w:b/>
          <w:bCs/>
          <w:sz w:val="32"/>
          <w:szCs w:val="32"/>
        </w:rPr>
        <w:t>ПАСПОРТ ПРОГРАММЫ ПРОИЗВОДСТВЕННОЙ  ПРАКТИКИ (ПО ПРОФИЛЮ СПЕЦИАЛЬНОСТИ)</w:t>
      </w:r>
    </w:p>
    <w:p w:rsidR="00271CFB" w:rsidRPr="0053733C" w:rsidRDefault="00271CFB" w:rsidP="00A102F8">
      <w:pPr>
        <w:spacing w:line="240" w:lineRule="auto"/>
        <w:jc w:val="center"/>
        <w:rPr>
          <w:b/>
          <w:bCs/>
          <w:sz w:val="16"/>
          <w:szCs w:val="16"/>
        </w:rPr>
      </w:pPr>
    </w:p>
    <w:p w:rsidR="00271CFB" w:rsidRPr="00096AE4" w:rsidRDefault="00271CFB" w:rsidP="00DD1075">
      <w:pPr>
        <w:spacing w:line="240" w:lineRule="auto"/>
        <w:ind w:left="1080" w:firstLine="0"/>
        <w:jc w:val="center"/>
        <w:rPr>
          <w:b/>
          <w:bCs/>
          <w:sz w:val="32"/>
          <w:szCs w:val="32"/>
        </w:rPr>
      </w:pPr>
      <w:r w:rsidRPr="00096AE4">
        <w:rPr>
          <w:b/>
          <w:bCs/>
          <w:sz w:val="32"/>
          <w:szCs w:val="32"/>
        </w:rPr>
        <w:t>1</w:t>
      </w:r>
      <w:r w:rsidRPr="00357DC2">
        <w:rPr>
          <w:b/>
          <w:bCs/>
          <w:sz w:val="32"/>
          <w:szCs w:val="32"/>
        </w:rPr>
        <w:t xml:space="preserve">.1 Место производственной практики (по профилю специальности) в структуре </w:t>
      </w:r>
      <w:r>
        <w:rPr>
          <w:b/>
          <w:bCs/>
          <w:sz w:val="32"/>
          <w:szCs w:val="32"/>
        </w:rPr>
        <w:t>программы подготовки специалистов среднего звена</w:t>
      </w:r>
    </w:p>
    <w:p w:rsidR="00271CFB" w:rsidRPr="0053733C" w:rsidRDefault="00271CFB" w:rsidP="00DD1075">
      <w:pPr>
        <w:spacing w:line="240" w:lineRule="auto"/>
        <w:ind w:left="1080" w:firstLine="0"/>
        <w:rPr>
          <w:b/>
          <w:bCs/>
          <w:sz w:val="16"/>
          <w:szCs w:val="16"/>
        </w:rPr>
      </w:pPr>
    </w:p>
    <w:p w:rsidR="00271CFB" w:rsidRPr="003748C8" w:rsidRDefault="00271CFB" w:rsidP="00A102F8">
      <w:r>
        <w:t xml:space="preserve">Программа </w:t>
      </w:r>
      <w:r w:rsidRPr="00D44C96">
        <w:t>производственной практи</w:t>
      </w:r>
      <w:r>
        <w:t xml:space="preserve">ки (по профилю специальности) </w:t>
      </w:r>
      <w:r w:rsidRPr="00D44C96">
        <w:t xml:space="preserve">является частью </w:t>
      </w:r>
      <w:r w:rsidRPr="004E35D6">
        <w:t xml:space="preserve">является частью программы подготовки специалистов среднего звена (далее ППССЗ) </w:t>
      </w:r>
      <w:r w:rsidRPr="00D44C96">
        <w:t xml:space="preserve">по специальности </w:t>
      </w:r>
      <w:r>
        <w:t xml:space="preserve">19.02.01 </w:t>
      </w:r>
      <w:r w:rsidRPr="003748C8">
        <w:t xml:space="preserve">Технология </w:t>
      </w:r>
      <w:r>
        <w:t xml:space="preserve">продукции общественного питания </w:t>
      </w:r>
      <w:r w:rsidRPr="003748C8">
        <w:t xml:space="preserve">в части освоения основных видов профессиональной деятельности: </w:t>
      </w:r>
    </w:p>
    <w:p w:rsidR="00271CFB" w:rsidRPr="00D44C96" w:rsidRDefault="00271CFB" w:rsidP="00A102F8">
      <w:r w:rsidRPr="00D44C96">
        <w:t>4.3.2 Организация процесса приготовления и приготовление сложной холодной кулинарной продукции.</w:t>
      </w:r>
    </w:p>
    <w:p w:rsidR="00271CFB" w:rsidRPr="00D44C96" w:rsidRDefault="00271CFB" w:rsidP="00A102F8">
      <w:r w:rsidRPr="00D44C96">
        <w:t>4.3.3 Организация процесса приготовления и приготовление сложной горячей кулинарной продукции.</w:t>
      </w:r>
    </w:p>
    <w:p w:rsidR="00271CFB" w:rsidRPr="00D44C96" w:rsidRDefault="00271CFB" w:rsidP="00A102F8">
      <w:r w:rsidRPr="00D44C96">
        <w:t>4.3.4 Организация процесса приготовления и приготовление сложных хлебобулочных, мучных кондитерских изделий.</w:t>
      </w:r>
    </w:p>
    <w:p w:rsidR="00271CFB" w:rsidRPr="00D44C96" w:rsidRDefault="00271CFB" w:rsidP="00A102F8">
      <w:r w:rsidRPr="00D44C96">
        <w:t>4.3.5 Организация процесса приготовления и приготовление сложных холодных и горячих десертов.</w:t>
      </w:r>
    </w:p>
    <w:p w:rsidR="00271CFB" w:rsidRPr="00D44C96" w:rsidRDefault="00271CFB" w:rsidP="00A102F8">
      <w:r w:rsidRPr="00D44C96">
        <w:t>4.3.6 Организация работы структурного подразделения.</w:t>
      </w:r>
    </w:p>
    <w:p w:rsidR="00271CFB" w:rsidRPr="00D44C96" w:rsidRDefault="00271CFB" w:rsidP="00A102F8">
      <w:r w:rsidRPr="00D44C96">
        <w:t>4.3.7 Выполнение работ по одной или нескольким профессиям рабочих, должностям служащих (повар,</w:t>
      </w:r>
      <w:r>
        <w:t xml:space="preserve"> кондитер,</w:t>
      </w:r>
      <w:r w:rsidRPr="00D44C96">
        <w:t xml:space="preserve"> официант).</w:t>
      </w:r>
    </w:p>
    <w:p w:rsidR="00271CFB" w:rsidRPr="0053733C" w:rsidRDefault="00271CFB" w:rsidP="004F1F1D">
      <w:pPr>
        <w:spacing w:line="240" w:lineRule="auto"/>
        <w:rPr>
          <w:sz w:val="16"/>
          <w:szCs w:val="16"/>
        </w:rPr>
      </w:pPr>
    </w:p>
    <w:p w:rsidR="00271CFB" w:rsidRPr="00096AE4" w:rsidRDefault="00271CFB" w:rsidP="00580487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1.2 Цели и задачи</w:t>
      </w:r>
      <w:r w:rsidRPr="00096AE4">
        <w:rPr>
          <w:b/>
          <w:bCs/>
          <w:sz w:val="32"/>
          <w:szCs w:val="32"/>
        </w:rPr>
        <w:t xml:space="preserve"> производственной практики</w:t>
      </w:r>
      <w:r>
        <w:rPr>
          <w:b/>
          <w:bCs/>
          <w:sz w:val="32"/>
          <w:szCs w:val="32"/>
        </w:rPr>
        <w:t xml:space="preserve"> (по профилю специальности)</w:t>
      </w:r>
    </w:p>
    <w:p w:rsidR="00271CFB" w:rsidRPr="0053733C" w:rsidRDefault="00271CFB" w:rsidP="00580487">
      <w:pPr>
        <w:spacing w:line="240" w:lineRule="auto"/>
        <w:jc w:val="center"/>
        <w:rPr>
          <w:b/>
          <w:bCs/>
          <w:sz w:val="16"/>
          <w:szCs w:val="16"/>
        </w:rPr>
      </w:pPr>
    </w:p>
    <w:p w:rsidR="00271CFB" w:rsidRPr="00D44C96" w:rsidRDefault="00271CFB" w:rsidP="00580487">
      <w:r w:rsidRPr="00D44C96">
        <w:t xml:space="preserve">С целью овладения указанными видами деятельности обучающийся в ходе </w:t>
      </w:r>
      <w:r>
        <w:t>производственной</w:t>
      </w:r>
      <w:r w:rsidRPr="00D44C96">
        <w:t xml:space="preserve"> практики</w:t>
      </w:r>
      <w:r>
        <w:t>( по профилю специальности)</w:t>
      </w:r>
      <w:r w:rsidRPr="00D44C96">
        <w:t xml:space="preserve"> должен:</w:t>
      </w:r>
    </w:p>
    <w:p w:rsidR="00271CFB" w:rsidRPr="00D44C96" w:rsidRDefault="00271CFB" w:rsidP="006C295C">
      <w:pPr>
        <w:rPr>
          <w:b/>
          <w:bCs/>
        </w:rPr>
      </w:pPr>
      <w:r w:rsidRPr="00D44C96">
        <w:rPr>
          <w:b/>
          <w:bCs/>
        </w:rPr>
        <w:t>Вид профессиональной деятельности:</w:t>
      </w:r>
    </w:p>
    <w:p w:rsidR="00271CFB" w:rsidRPr="00D44C96" w:rsidRDefault="00271CFB" w:rsidP="00580487">
      <w:r w:rsidRPr="00D44C96">
        <w:t>4.3.2 Организация процесса приготовления и приготовление сложной холодной кулинарной продукции;</w:t>
      </w:r>
    </w:p>
    <w:p w:rsidR="00271CFB" w:rsidRPr="00D44C96" w:rsidRDefault="00271CFB" w:rsidP="00580487">
      <w:r w:rsidRPr="00D44C96">
        <w:rPr>
          <w:b/>
          <w:bCs/>
        </w:rPr>
        <w:t>иметь практический опыт:</w:t>
      </w:r>
    </w:p>
    <w:p w:rsidR="00271CFB" w:rsidRPr="00D44C96" w:rsidRDefault="00271CFB" w:rsidP="00580487">
      <w:r>
        <w:t xml:space="preserve">- </w:t>
      </w:r>
      <w:r w:rsidRPr="00D44C96">
        <w:t xml:space="preserve">разработки ассортимента сложных холодных блюд и соусов; </w:t>
      </w:r>
    </w:p>
    <w:p w:rsidR="00271CFB" w:rsidRPr="00D44C96" w:rsidRDefault="00271CFB" w:rsidP="00580487">
      <w:r w:rsidRPr="00D44C96">
        <w:t xml:space="preserve">- расчета массы сырья и полуфабрикатов для приготовления сложных холодных блюд и соусов; </w:t>
      </w:r>
    </w:p>
    <w:p w:rsidR="00271CFB" w:rsidRPr="00D44C96" w:rsidRDefault="00271CFB" w:rsidP="00580487">
      <w:r w:rsidRPr="00D44C96">
        <w:t xml:space="preserve">- проверки качества продуктов для приготовления сложных холодных блюд и соусов; </w:t>
      </w:r>
    </w:p>
    <w:p w:rsidR="00271CFB" w:rsidRPr="00D44C96" w:rsidRDefault="00271CFB" w:rsidP="00580487">
      <w:r w:rsidRPr="00D44C96">
        <w:t xml:space="preserve">- организации технологического процесса приготовления сложных холодных закусок, блюд и соусов; </w:t>
      </w:r>
    </w:p>
    <w:p w:rsidR="00271CFB" w:rsidRPr="00D44C96" w:rsidRDefault="00271CFB" w:rsidP="00580487">
      <w:r w:rsidRPr="00D44C96">
        <w:t xml:space="preserve">- приготовления сложных холодных блюд и соусов, используя различные технологии, оборудование и инвентарь; </w:t>
      </w:r>
    </w:p>
    <w:p w:rsidR="00271CFB" w:rsidRPr="00D44C96" w:rsidRDefault="00271CFB" w:rsidP="00580487">
      <w:r w:rsidRPr="00D44C96">
        <w:t xml:space="preserve">- сервировки и оформления канапе, легких и сложных холодных закусок, оформления и отделки сложных холодных блюд из рыбы, мяса и птицы; </w:t>
      </w:r>
    </w:p>
    <w:p w:rsidR="00271CFB" w:rsidRPr="00D44C96" w:rsidRDefault="00271CFB" w:rsidP="00580487">
      <w:r w:rsidRPr="00D44C96">
        <w:t xml:space="preserve">- декорирования блюд сложными холодными соусами; контроля качества и безопасности сложных холодных блюд и соусов; </w:t>
      </w:r>
    </w:p>
    <w:p w:rsidR="00271CFB" w:rsidRPr="00D44C96" w:rsidRDefault="00271CFB" w:rsidP="00580487">
      <w:r w:rsidRPr="00D44C96">
        <w:rPr>
          <w:b/>
          <w:bCs/>
        </w:rPr>
        <w:t>уметь</w:t>
      </w:r>
      <w:r w:rsidRPr="00D44C96">
        <w:t xml:space="preserve">: </w:t>
      </w:r>
    </w:p>
    <w:p w:rsidR="00271CFB" w:rsidRPr="00D44C96" w:rsidRDefault="00271CFB" w:rsidP="00580487">
      <w:r w:rsidRPr="00D44C96">
        <w:t xml:space="preserve">- органолептически оценивать качество продуктов для приготовления сложной холодной кулинарной продукции; </w:t>
      </w:r>
    </w:p>
    <w:p w:rsidR="00271CFB" w:rsidRPr="00D44C96" w:rsidRDefault="00271CFB" w:rsidP="00580487">
      <w:r w:rsidRPr="00D44C96">
        <w:t xml:space="preserve">- использовать различные технологии приготовления сложных холодных блюд и соусов; </w:t>
      </w:r>
    </w:p>
    <w:p w:rsidR="00271CFB" w:rsidRPr="00D44C96" w:rsidRDefault="00271CFB" w:rsidP="00580487">
      <w:r w:rsidRPr="00D44C96">
        <w:t xml:space="preserve">- проводить расчеты по формулам; </w:t>
      </w:r>
    </w:p>
    <w:p w:rsidR="00271CFB" w:rsidRPr="00D44C96" w:rsidRDefault="00271CFB" w:rsidP="00580487">
      <w:r w:rsidRPr="00D44C96">
        <w:t xml:space="preserve">- безопасно пользоваться производственным инвентарем и технологическим оборудованием для приготовления сложных холодных блюд и соусов; </w:t>
      </w:r>
    </w:p>
    <w:p w:rsidR="00271CFB" w:rsidRPr="00D44C96" w:rsidRDefault="00271CFB" w:rsidP="00580487">
      <w:r w:rsidRPr="00D44C96">
        <w:t xml:space="preserve">- выбирать методы контроля качества и безопасности приготовления сложных холодных блюд и соусов; </w:t>
      </w:r>
    </w:p>
    <w:p w:rsidR="00271CFB" w:rsidRPr="00D44C96" w:rsidRDefault="00271CFB" w:rsidP="00580487">
      <w:r w:rsidRPr="00D44C96">
        <w:t xml:space="preserve">- выбирать температурный и временной режим при подаче и хранении сложных холодных блюд и соусов; </w:t>
      </w:r>
    </w:p>
    <w:p w:rsidR="00271CFB" w:rsidRPr="00D44C96" w:rsidRDefault="00271CFB" w:rsidP="00580487">
      <w:pPr>
        <w:rPr>
          <w:b/>
          <w:bCs/>
        </w:rPr>
      </w:pPr>
      <w:r w:rsidRPr="00D44C96">
        <w:t>- оценивать качество и безопасность готовой холодной продукции различными методами</w:t>
      </w:r>
      <w:r w:rsidRPr="00D44C96">
        <w:rPr>
          <w:b/>
          <w:bCs/>
        </w:rPr>
        <w:t>;</w:t>
      </w:r>
    </w:p>
    <w:p w:rsidR="00271CFB" w:rsidRPr="00D44C96" w:rsidRDefault="00271CFB" w:rsidP="00580487">
      <w:pPr>
        <w:rPr>
          <w:b/>
          <w:bCs/>
        </w:rPr>
      </w:pPr>
      <w:r w:rsidRPr="00D44C96">
        <w:rPr>
          <w:b/>
          <w:bCs/>
        </w:rPr>
        <w:t xml:space="preserve">знать: </w:t>
      </w:r>
    </w:p>
    <w:p w:rsidR="00271CFB" w:rsidRPr="00D44C96" w:rsidRDefault="00271CFB" w:rsidP="00580487">
      <w:r w:rsidRPr="00D44C96">
        <w:rPr>
          <w:b/>
          <w:bCs/>
        </w:rPr>
        <w:t xml:space="preserve">- </w:t>
      </w:r>
      <w:r w:rsidRPr="00D44C96">
        <w:t xml:space="preserve">ассортимент канапе, легких и сложных холодных закусок, блюд из рыбы, мяса и птицы, сложных холодных соусов; </w:t>
      </w:r>
    </w:p>
    <w:p w:rsidR="00271CFB" w:rsidRPr="00D44C96" w:rsidRDefault="00271CFB" w:rsidP="00580487">
      <w:r w:rsidRPr="00D44C96">
        <w:t xml:space="preserve">- варианты сочетаемости хлебобулочных изделий, изделий из слоеного, заварного, сдобного и пресного теста с другими ингредиентами при приготовлении канапе и легких закусок; </w:t>
      </w:r>
    </w:p>
    <w:p w:rsidR="00271CFB" w:rsidRPr="00D44C96" w:rsidRDefault="00271CFB" w:rsidP="00580487">
      <w:r w:rsidRPr="00D44C96">
        <w:t xml:space="preserve">- правила выбора продуктов и дополнительных ингредиентов для приготовления сложных холодных закусок, блюд из мяса, рыбы и птицы; </w:t>
      </w:r>
    </w:p>
    <w:p w:rsidR="00271CFB" w:rsidRPr="00D44C96" w:rsidRDefault="00271CFB" w:rsidP="00580487">
      <w:r w:rsidRPr="00D44C96">
        <w:t xml:space="preserve">- способы определения массы продуктов и дополнительных ингредиентов для приготовления сложных холодных закусок, блюд из мяса, рыбы и птицы; </w:t>
      </w:r>
    </w:p>
    <w:p w:rsidR="00271CFB" w:rsidRPr="00D44C96" w:rsidRDefault="00271CFB" w:rsidP="00580487">
      <w:r w:rsidRPr="00D44C96">
        <w:t xml:space="preserve">- требования и основные критерии оценки качества продуктов и дополнительных ингредиентов для приготовления канапе, легких и сложных холодных закусок, блюд из мяса, рыбы и птицы, соусов; </w:t>
      </w:r>
    </w:p>
    <w:p w:rsidR="00271CFB" w:rsidRPr="00D44C96" w:rsidRDefault="00271CFB" w:rsidP="00580487">
      <w:r w:rsidRPr="00D44C96">
        <w:t xml:space="preserve">- требования к качеству готовых канапе, легких и сложных холодных закусок, блюд из мяса, рыбы и птицы, соусов и заготовок для них;  </w:t>
      </w:r>
    </w:p>
    <w:p w:rsidR="00271CFB" w:rsidRPr="00D44C96" w:rsidRDefault="00271CFB" w:rsidP="00580487">
      <w:r w:rsidRPr="00D44C96">
        <w:t>- органолептические способы определения степени готовности и качества сложных холодных блюд и соусов;</w:t>
      </w:r>
    </w:p>
    <w:p w:rsidR="00271CFB" w:rsidRPr="00D44C96" w:rsidRDefault="00271CFB" w:rsidP="00580487">
      <w:r w:rsidRPr="00D44C96">
        <w:t xml:space="preserve">- температурный и санитарный режимы, правила приготовления разных типов канапе, легких и сложных холодных закусок, сложных холодных мясных, рыбных блюд и соусов; </w:t>
      </w:r>
    </w:p>
    <w:p w:rsidR="00271CFB" w:rsidRPr="00D44C96" w:rsidRDefault="00271CFB" w:rsidP="00580487">
      <w:r w:rsidRPr="00D44C96">
        <w:t xml:space="preserve">- ассортимент вкусовых добавок для сложных холодных соусов и варианты их использования; </w:t>
      </w:r>
    </w:p>
    <w:p w:rsidR="00271CFB" w:rsidRPr="00D44C96" w:rsidRDefault="00271CFB" w:rsidP="00580487">
      <w:r w:rsidRPr="00D44C96">
        <w:t xml:space="preserve">- правила выбора вина и других алкогольных напитков для сложных холодных соусов; </w:t>
      </w:r>
    </w:p>
    <w:p w:rsidR="00271CFB" w:rsidRPr="00D44C96" w:rsidRDefault="00271CFB" w:rsidP="00580487">
      <w:r w:rsidRPr="00D44C96">
        <w:t xml:space="preserve">- правила соусной композиции сложных холодных соусов; </w:t>
      </w:r>
    </w:p>
    <w:p w:rsidR="00271CFB" w:rsidRPr="00D44C96" w:rsidRDefault="00271CFB" w:rsidP="00580487">
      <w:r w:rsidRPr="00D44C96">
        <w:t xml:space="preserve">- виды технологического оборудования и производственного инвентаря и его безопасное использование при приготовлении сложных холодных блюд и соусов; </w:t>
      </w:r>
    </w:p>
    <w:p w:rsidR="00271CFB" w:rsidRPr="00D44C96" w:rsidRDefault="00271CFB" w:rsidP="00580487">
      <w:r w:rsidRPr="00D44C96">
        <w:t xml:space="preserve">- технологию приготовления канапе, легких и сложных холодных закусок, блюд из рыбы, мяса и птицы, соусов; </w:t>
      </w:r>
    </w:p>
    <w:p w:rsidR="00271CFB" w:rsidRPr="00D44C96" w:rsidRDefault="00271CFB" w:rsidP="00580487">
      <w:r w:rsidRPr="00D44C96">
        <w:t xml:space="preserve">- варианты комбинирования различных способов приготовления сложных холодных рыбных и мясных блюд и соусов; </w:t>
      </w:r>
    </w:p>
    <w:p w:rsidR="00271CFB" w:rsidRPr="00D44C96" w:rsidRDefault="00271CFB" w:rsidP="00580487">
      <w:r w:rsidRPr="00D44C96">
        <w:t xml:space="preserve">- методы сервировки, способы и температура подачи канапе, легких и сложных холодных закусок, блюд из рыбы, мяса и птицы, соусов; </w:t>
      </w:r>
    </w:p>
    <w:p w:rsidR="00271CFB" w:rsidRPr="00D44C96" w:rsidRDefault="00271CFB" w:rsidP="00580487">
      <w:r w:rsidRPr="00D44C96">
        <w:t xml:space="preserve">- варианты оформления канапе, легких и сложных холодных закусок, блюд из рыбы, мяса и птицы; варианты оформления тарелок и блюд сложными холодными соусами; </w:t>
      </w:r>
    </w:p>
    <w:p w:rsidR="00271CFB" w:rsidRPr="00D44C96" w:rsidRDefault="00271CFB" w:rsidP="00580487">
      <w:r w:rsidRPr="00D44C96">
        <w:t xml:space="preserve">- технику приготовления украшений для сложных холодных рыбных и мясных блюд из различных продуктов; </w:t>
      </w:r>
    </w:p>
    <w:p w:rsidR="00271CFB" w:rsidRPr="00D44C96" w:rsidRDefault="00271CFB" w:rsidP="00580487">
      <w:r w:rsidRPr="00D44C96">
        <w:t>- варианты гармоничного сочетания украшений с основными продуктами при оформлении сложных холодных блюд из рыбы, мяса и птицы;</w:t>
      </w:r>
    </w:p>
    <w:p w:rsidR="00271CFB" w:rsidRPr="00D44C96" w:rsidRDefault="00271CFB" w:rsidP="00580487">
      <w:r w:rsidRPr="00D44C96">
        <w:t xml:space="preserve">- гарниры, заправки и соусы для холодных сложных блюд из рыбы, мяса и птицы; </w:t>
      </w:r>
    </w:p>
    <w:p w:rsidR="00271CFB" w:rsidRPr="00D44C96" w:rsidRDefault="00271CFB" w:rsidP="00580487">
      <w:r w:rsidRPr="00D44C96">
        <w:t xml:space="preserve">- требования к безопасности приготовления и хранения готовых сложных холодных блюд, соусов и заготовок к ним; </w:t>
      </w:r>
    </w:p>
    <w:p w:rsidR="00271CFB" w:rsidRPr="00D44C96" w:rsidRDefault="00271CFB" w:rsidP="00580487">
      <w:r w:rsidRPr="00D44C96">
        <w:t xml:space="preserve">- риски в области безопасности процессов приготовления и хранения готовой сложной холодной кулинарной продукции; </w:t>
      </w:r>
    </w:p>
    <w:p w:rsidR="00271CFB" w:rsidRPr="00D44C96" w:rsidRDefault="00271CFB" w:rsidP="00580487">
      <w:r w:rsidRPr="00D44C96">
        <w:t>- методы контроля безопасности продуктов, процессов приготовления и хранения готовой холодной продукции.</w:t>
      </w:r>
    </w:p>
    <w:p w:rsidR="00271CFB" w:rsidRPr="00D44C96" w:rsidRDefault="00271CFB" w:rsidP="00580487">
      <w:pPr>
        <w:rPr>
          <w:b/>
          <w:bCs/>
        </w:rPr>
      </w:pPr>
      <w:r w:rsidRPr="00D44C96">
        <w:rPr>
          <w:b/>
          <w:bCs/>
        </w:rPr>
        <w:t xml:space="preserve">Вид профессиональной деятельности: </w:t>
      </w:r>
    </w:p>
    <w:p w:rsidR="00271CFB" w:rsidRPr="00D44C96" w:rsidRDefault="00271CFB" w:rsidP="00580487">
      <w:r w:rsidRPr="00D44C96">
        <w:t xml:space="preserve">4.3.3 Организация процесса приготовления и приготовление сложной горячей кулинарной продукции; </w:t>
      </w:r>
    </w:p>
    <w:p w:rsidR="00271CFB" w:rsidRPr="00D44C96" w:rsidRDefault="00271CFB" w:rsidP="006C295C">
      <w:pPr>
        <w:rPr>
          <w:b/>
          <w:bCs/>
        </w:rPr>
      </w:pPr>
      <w:r w:rsidRPr="00D44C96">
        <w:rPr>
          <w:b/>
          <w:bCs/>
        </w:rPr>
        <w:t xml:space="preserve">иметь практический опыт: </w:t>
      </w:r>
    </w:p>
    <w:p w:rsidR="00271CFB" w:rsidRPr="00D44C96" w:rsidRDefault="00271CFB" w:rsidP="006C295C">
      <w:r w:rsidRPr="00D44C96">
        <w:rPr>
          <w:b/>
          <w:bCs/>
        </w:rPr>
        <w:t xml:space="preserve">- </w:t>
      </w:r>
      <w:r w:rsidRPr="00D44C96">
        <w:t xml:space="preserve">разработки ассортимента сложной горячей кулинарной продукции: супов, соусов, блюд из овощей, грибов и сыра, рыбы, мяса и птицы; </w:t>
      </w:r>
    </w:p>
    <w:p w:rsidR="00271CFB" w:rsidRPr="00D44C96" w:rsidRDefault="00271CFB" w:rsidP="006C295C">
      <w:r w:rsidRPr="00D44C96">
        <w:t xml:space="preserve">- организации технологического процесса приготовления сложной горячей кулинарной продукции: супов, соусов, блюд из овощей, грибов и сыра, рыбы, мяса и птицы; </w:t>
      </w:r>
    </w:p>
    <w:p w:rsidR="00271CFB" w:rsidRPr="00D44C96" w:rsidRDefault="00271CFB" w:rsidP="006C295C">
      <w:r w:rsidRPr="00D44C96">
        <w:t xml:space="preserve">- приготовления сложной горячей кулинарной продукции, применяя различные технологии, оборудование и инвентарь; </w:t>
      </w:r>
    </w:p>
    <w:p w:rsidR="00271CFB" w:rsidRPr="00D44C96" w:rsidRDefault="00271CFB" w:rsidP="006C295C">
      <w:r w:rsidRPr="00D44C96">
        <w:t xml:space="preserve">- сервировки и оформления сложной горячей кулинарной продукции; </w:t>
      </w:r>
    </w:p>
    <w:p w:rsidR="00271CFB" w:rsidRPr="00D44C96" w:rsidRDefault="00271CFB" w:rsidP="006C295C">
      <w:r w:rsidRPr="00D44C96">
        <w:t xml:space="preserve">- контроля безопасности готовой сложной горячей кулинарной продукции; </w:t>
      </w:r>
    </w:p>
    <w:p w:rsidR="00271CFB" w:rsidRPr="00D44C96" w:rsidRDefault="00271CFB" w:rsidP="006C295C">
      <w:r w:rsidRPr="00D44C96">
        <w:rPr>
          <w:b/>
          <w:bCs/>
        </w:rPr>
        <w:t>уметь:</w:t>
      </w:r>
    </w:p>
    <w:p w:rsidR="00271CFB" w:rsidRPr="00D44C96" w:rsidRDefault="00271CFB" w:rsidP="006C295C">
      <w:r w:rsidRPr="00D44C96">
        <w:t xml:space="preserve">- органолептически оценивать качество продуктов для приготовления сложной горячей кулинарной продукции; принимать организационные решения по процессам приготовления сложной горячей кулинарной продукции; </w:t>
      </w:r>
    </w:p>
    <w:p w:rsidR="00271CFB" w:rsidRPr="00D44C96" w:rsidRDefault="00271CFB" w:rsidP="006C295C">
      <w:r w:rsidRPr="00D44C96">
        <w:t xml:space="preserve">-  проводить расчеты по формулам; </w:t>
      </w:r>
    </w:p>
    <w:p w:rsidR="00271CFB" w:rsidRPr="00D44C96" w:rsidRDefault="00271CFB" w:rsidP="006C295C">
      <w:r w:rsidRPr="00D44C96">
        <w:t xml:space="preserve">- безопасно пользоваться производственным инвентарем и технологическим оборудованием при приготовлении сложной горячей кулинарной продукции: супов, соусов, блюд из овощей, грибов и сыра, рыбы, мяса и птицы; </w:t>
      </w:r>
    </w:p>
    <w:p w:rsidR="00271CFB" w:rsidRPr="00D44C96" w:rsidRDefault="00271CFB" w:rsidP="006C295C">
      <w:r w:rsidRPr="00D44C96">
        <w:t xml:space="preserve">- выбирать различные способы и приемы приготовления сложной горячей кулинарной продукции; </w:t>
      </w:r>
    </w:p>
    <w:p w:rsidR="00271CFB" w:rsidRPr="00D44C96" w:rsidRDefault="00271CFB" w:rsidP="006C295C">
      <w:r w:rsidRPr="00D44C96">
        <w:t xml:space="preserve">-  выбирать температурный режим при подаче и хранении сложной горячей кулинарной продукции; </w:t>
      </w:r>
    </w:p>
    <w:p w:rsidR="00271CFB" w:rsidRPr="00D44C96" w:rsidRDefault="00271CFB" w:rsidP="006C295C">
      <w:r w:rsidRPr="00D44C96">
        <w:t>- оценивать качество и безопасность готовой продукции различными способами;</w:t>
      </w:r>
    </w:p>
    <w:p w:rsidR="00271CFB" w:rsidRPr="00D44C96" w:rsidRDefault="00271CFB" w:rsidP="00580487">
      <w:pPr>
        <w:rPr>
          <w:b/>
          <w:bCs/>
        </w:rPr>
      </w:pPr>
      <w:r w:rsidRPr="00D44C96">
        <w:rPr>
          <w:b/>
          <w:bCs/>
        </w:rPr>
        <w:t>знать:</w:t>
      </w:r>
    </w:p>
    <w:p w:rsidR="00271CFB" w:rsidRPr="00D44C96" w:rsidRDefault="00271CFB" w:rsidP="00580487">
      <w:r w:rsidRPr="00D44C96">
        <w:t xml:space="preserve">- ассортимент сложной горячей кулинарной продукции: супов, соусов, блюд из овощей, грибов и сыра, рыбы, мяса и птицы; классификацию сыров, условия хранения и требования к качеству различных видов сыров; </w:t>
      </w:r>
    </w:p>
    <w:p w:rsidR="00271CFB" w:rsidRPr="00D44C96" w:rsidRDefault="00271CFB" w:rsidP="00580487">
      <w:r w:rsidRPr="00D44C96">
        <w:t xml:space="preserve">- классификацию овощей, условия хранения и требования к качеству различных видов овощей; </w:t>
      </w:r>
    </w:p>
    <w:p w:rsidR="00271CFB" w:rsidRPr="00D44C96" w:rsidRDefault="00271CFB" w:rsidP="00580487">
      <w:r w:rsidRPr="00D44C96">
        <w:t xml:space="preserve">- классификацию грибов, условия хранения и требования к качеству различных видов грибов; </w:t>
      </w:r>
    </w:p>
    <w:p w:rsidR="00271CFB" w:rsidRPr="00D44C96" w:rsidRDefault="00271CFB" w:rsidP="00580487">
      <w:r w:rsidRPr="00D44C96">
        <w:t xml:space="preserve">- методы организации производства сложных супов, блюд из овощей, грибов и сыра; </w:t>
      </w:r>
    </w:p>
    <w:p w:rsidR="00271CFB" w:rsidRPr="00D44C96" w:rsidRDefault="00271CFB" w:rsidP="00580487">
      <w:r w:rsidRPr="00D44C96">
        <w:t xml:space="preserve">- принципы и методы организации производства соусов в ресторане (соусная станция); </w:t>
      </w:r>
    </w:p>
    <w:p w:rsidR="00271CFB" w:rsidRPr="00D44C96" w:rsidRDefault="00271CFB" w:rsidP="00580487">
      <w:r w:rsidRPr="00D44C96">
        <w:t xml:space="preserve">-  требования к качеству и правила выбора продуктов и дополнительных ингредиентов, используемых для приготовления сложных супов, горячих соусов; требования к качеству и правила выбора полуфабрикатов из рыбы, мяса и птицы и дополнительных ингредиентов к ним в соответствии с видом тепловой обработки; </w:t>
      </w:r>
    </w:p>
    <w:p w:rsidR="00271CFB" w:rsidRPr="00D44C96" w:rsidRDefault="00271CFB" w:rsidP="00580487">
      <w:r w:rsidRPr="00D44C96">
        <w:t xml:space="preserve">- основные критерии оценки качества подготовленных компонентов для приготовления сложных супов, блюд из овощей, грибов и сыра; </w:t>
      </w:r>
    </w:p>
    <w:p w:rsidR="00271CFB" w:rsidRPr="00D44C96" w:rsidRDefault="00271CFB" w:rsidP="00580487">
      <w:r w:rsidRPr="00D44C96">
        <w:t xml:space="preserve">- основные критерии оценки качества готовой сложной горячей кулинарной продукции; </w:t>
      </w:r>
    </w:p>
    <w:p w:rsidR="00271CFB" w:rsidRPr="00D44C96" w:rsidRDefault="00271CFB" w:rsidP="00580487">
      <w:r w:rsidRPr="00D44C96">
        <w:t xml:space="preserve">- методы и варианты комбинирования различных способов приготовления сложных супов, горячих соусов, блюд из рыбы, мяса и птицы; </w:t>
      </w:r>
    </w:p>
    <w:p w:rsidR="00271CFB" w:rsidRPr="00D44C96" w:rsidRDefault="00271CFB" w:rsidP="00580487">
      <w:r w:rsidRPr="00D44C96">
        <w:t xml:space="preserve">- варианты сочетания овощей, грибов и сыров с другими ингредиентами для создания гармоничных блюд; варианты подбора пряностей и приправ при приготовлении блюд из овощей и грибов; </w:t>
      </w:r>
    </w:p>
    <w:p w:rsidR="00271CFB" w:rsidRPr="00D44C96" w:rsidRDefault="00271CFB" w:rsidP="00580487">
      <w:r w:rsidRPr="00D44C96">
        <w:t xml:space="preserve">- ассортимент вкусовых добавок к сложным горячим соусам и варианты их использования; </w:t>
      </w:r>
    </w:p>
    <w:p w:rsidR="00271CFB" w:rsidRPr="00D44C96" w:rsidRDefault="00271CFB" w:rsidP="00580487">
      <w:r w:rsidRPr="00D44C96">
        <w:t xml:space="preserve">- правила выбора вина и других алкогольных напитков для сложных горячих соусов; правила соусной композиции горячих соусов; </w:t>
      </w:r>
    </w:p>
    <w:p w:rsidR="00271CFB" w:rsidRPr="00D44C96" w:rsidRDefault="00271CFB" w:rsidP="00580487">
      <w:r w:rsidRPr="00D44C96">
        <w:t xml:space="preserve">- температурный, санитарный режим и правила приготовления для разных видов сложных супов, горячих соусов, блюд из рыбы разных видов, мяса и птицы, различных типов сыров; </w:t>
      </w:r>
    </w:p>
    <w:p w:rsidR="00271CFB" w:rsidRPr="00D44C96" w:rsidRDefault="00271CFB" w:rsidP="00580487">
      <w:r w:rsidRPr="00D44C96">
        <w:t xml:space="preserve">- варианты сочетания основных продуктов с другими ингредиентами для создания гармоничных супов; </w:t>
      </w:r>
    </w:p>
    <w:p w:rsidR="00271CFB" w:rsidRPr="00D44C96" w:rsidRDefault="00271CFB" w:rsidP="00580487">
      <w:r w:rsidRPr="00D44C96">
        <w:t xml:space="preserve">- варианты сочетания рыбы, мяса и птицы с другими ингредиентами; привила подбора пряностей и приправ для создания гармоничных блюд; </w:t>
      </w:r>
    </w:p>
    <w:p w:rsidR="00271CFB" w:rsidRPr="00D44C96" w:rsidRDefault="00271CFB" w:rsidP="00580487">
      <w:r w:rsidRPr="00D44C96">
        <w:t xml:space="preserve">- виды технологического оборудования и производственного инвентаря для приготовления сложной горячей кулинарной продукции; </w:t>
      </w:r>
    </w:p>
    <w:p w:rsidR="00271CFB" w:rsidRPr="00D44C96" w:rsidRDefault="00271CFB" w:rsidP="00580487">
      <w:r w:rsidRPr="00D44C96">
        <w:t xml:space="preserve">- технологию приготовления сложных супов (пюреобразных, прозрачных, национальных), горячих соусов, блюд из мяса и птицы; </w:t>
      </w:r>
    </w:p>
    <w:p w:rsidR="00271CFB" w:rsidRPr="00D44C96" w:rsidRDefault="00271CFB" w:rsidP="00580487">
      <w:r w:rsidRPr="00D44C96">
        <w:t xml:space="preserve">- технологию приготовления специальных гарниров к сложным пюреобразным, прозрачным, национальным супам; </w:t>
      </w:r>
    </w:p>
    <w:p w:rsidR="00271CFB" w:rsidRPr="00D44C96" w:rsidRDefault="00271CFB" w:rsidP="00580487">
      <w:r w:rsidRPr="00D44C96">
        <w:t xml:space="preserve">- гарниры, заправки, соусы для сложных горячих блюд из овощей, грибов и сыра, рыбы, мяса и птицы; </w:t>
      </w:r>
    </w:p>
    <w:p w:rsidR="00271CFB" w:rsidRPr="00D44C96" w:rsidRDefault="00271CFB" w:rsidP="00580487">
      <w:r w:rsidRPr="00D44C96">
        <w:t xml:space="preserve">- органолептические способы определения степени готовности и качества сложной горячей кулинарной продукции; </w:t>
      </w:r>
    </w:p>
    <w:p w:rsidR="00271CFB" w:rsidRPr="00D44C96" w:rsidRDefault="00271CFB" w:rsidP="00580487">
      <w:r w:rsidRPr="00D44C96">
        <w:t xml:space="preserve">- правила подбора горячих соусов к различным группам блюд; </w:t>
      </w:r>
    </w:p>
    <w:p w:rsidR="00271CFB" w:rsidRPr="00D44C96" w:rsidRDefault="00271CFB" w:rsidP="00580487">
      <w:r w:rsidRPr="00D44C96">
        <w:t xml:space="preserve">- технику нарезки на порции готовой рыбы, птицы и мяса в горячем виде; </w:t>
      </w:r>
    </w:p>
    <w:p w:rsidR="00271CFB" w:rsidRPr="00D44C96" w:rsidRDefault="00271CFB" w:rsidP="00580487">
      <w:r w:rsidRPr="00D44C96">
        <w:t xml:space="preserve">- правила порционирования птицы, приготовленной целой тушкой в зависимости от размера (массы), рыбных и мясных блюд; </w:t>
      </w:r>
    </w:p>
    <w:p w:rsidR="00271CFB" w:rsidRPr="00D44C96" w:rsidRDefault="00271CFB" w:rsidP="00580487">
      <w:r w:rsidRPr="00D44C96">
        <w:t xml:space="preserve">- варианты сервировки, оформления и способы подачи сложных супов, блюд из рыбы, мяса и птицы, овощей, грибов и сыра; </w:t>
      </w:r>
    </w:p>
    <w:p w:rsidR="00271CFB" w:rsidRPr="00D44C96" w:rsidRDefault="00271CFB" w:rsidP="00580487">
      <w:r w:rsidRPr="00D44C96">
        <w:t xml:space="preserve">- традиционные и современные варианты сочетаемости вина и фруктов с сыром; варианты оформления тарелки и блюд с горячими соусами; </w:t>
      </w:r>
    </w:p>
    <w:p w:rsidR="00271CFB" w:rsidRPr="00D44C96" w:rsidRDefault="00271CFB" w:rsidP="00580487">
      <w:r w:rsidRPr="00D44C96">
        <w:t xml:space="preserve">- температуру подачи сложных горячих соусов, блюд из сыра, овощей и грибов; </w:t>
      </w:r>
    </w:p>
    <w:p w:rsidR="00271CFB" w:rsidRPr="00D44C96" w:rsidRDefault="00271CFB" w:rsidP="00580487">
      <w:r w:rsidRPr="00D44C96">
        <w:t xml:space="preserve">- правила охлаждения, замораживания и размораживания заготовок для сложных горячих соусов и отдельных готовых горячих сложных соусов; </w:t>
      </w:r>
    </w:p>
    <w:p w:rsidR="00271CFB" w:rsidRPr="00D44C96" w:rsidRDefault="00271CFB" w:rsidP="00580487">
      <w:r w:rsidRPr="00D44C96">
        <w:t xml:space="preserve">- требования к безопасности приготовления, хранения и подачи готовых сложных супов, блюд из овощей, грибов и сыра, рыбы, мяса и птицы; </w:t>
      </w:r>
    </w:p>
    <w:p w:rsidR="00271CFB" w:rsidRPr="00D44C96" w:rsidRDefault="00271CFB" w:rsidP="00580487">
      <w:r w:rsidRPr="00D44C96">
        <w:t xml:space="preserve">- требования к безопасности приготовления и хранения готовых сложных горячих соусов и заготовок ним в охлажденном и замороженном виде; </w:t>
      </w:r>
    </w:p>
    <w:p w:rsidR="00271CFB" w:rsidRPr="00D44C96" w:rsidRDefault="00271CFB" w:rsidP="00580487">
      <w:r w:rsidRPr="00D44C96">
        <w:t xml:space="preserve">- риски в области безопасности процессов приготовления и хранения готовой сложной горячей кулинарной продукции; </w:t>
      </w:r>
    </w:p>
    <w:p w:rsidR="00271CFB" w:rsidRPr="00D44C96" w:rsidRDefault="00271CFB" w:rsidP="00580487">
      <w:r w:rsidRPr="00D44C96">
        <w:t>- методы контроля безопасности продуктов, процессов приготовления и хранения готовой сложной горячей продукции.</w:t>
      </w:r>
    </w:p>
    <w:p w:rsidR="00271CFB" w:rsidRPr="00D44C96" w:rsidRDefault="00271CFB" w:rsidP="00E5758E">
      <w:pPr>
        <w:rPr>
          <w:b/>
          <w:bCs/>
        </w:rPr>
      </w:pPr>
      <w:r w:rsidRPr="00D44C96">
        <w:rPr>
          <w:b/>
          <w:bCs/>
        </w:rPr>
        <w:t>Вид профессиональной деятельности:</w:t>
      </w:r>
    </w:p>
    <w:p w:rsidR="00271CFB" w:rsidRPr="00D44C96" w:rsidRDefault="00271CFB" w:rsidP="00E5758E">
      <w:r w:rsidRPr="00D44C96">
        <w:t>4.3.4 Организация процесса приготовления и приготовление сложных хлебобулочных, мучных кондитерских изделий;</w:t>
      </w:r>
    </w:p>
    <w:p w:rsidR="00271CFB" w:rsidRPr="00D44C96" w:rsidRDefault="00271CFB" w:rsidP="00E5758E">
      <w:r w:rsidRPr="00D44C96">
        <w:rPr>
          <w:b/>
          <w:bCs/>
        </w:rPr>
        <w:t xml:space="preserve">иметь практический опыт: </w:t>
      </w:r>
    </w:p>
    <w:p w:rsidR="00271CFB" w:rsidRPr="00D44C96" w:rsidRDefault="00271CFB" w:rsidP="005D64EC">
      <w:r w:rsidRPr="00D44C96">
        <w:t xml:space="preserve">- разработки ассортимента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271CFB" w:rsidRPr="00D44C96" w:rsidRDefault="00271CFB" w:rsidP="005D64EC">
      <w:r w:rsidRPr="00D44C96">
        <w:t xml:space="preserve">- организации технологического процесса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271CFB" w:rsidRPr="00D44C96" w:rsidRDefault="00271CFB" w:rsidP="005D64EC">
      <w:r w:rsidRPr="00D44C96">
        <w:t xml:space="preserve">- приготовления сложных хлебобулочных, мучных кондитерских изделий и использование различных технологий, оборудования и инвентаря; оформления и отделки сложных хлебобулочных, мучных кондитерских изделий; </w:t>
      </w:r>
    </w:p>
    <w:p w:rsidR="00271CFB" w:rsidRPr="00D44C96" w:rsidRDefault="00271CFB" w:rsidP="005D64EC">
      <w:r w:rsidRPr="00D44C96">
        <w:t xml:space="preserve">- контроля качества и безопасности готовой продукции; организации рабочего места по изготовлению сложных отделочных полуфабрикатов; </w:t>
      </w:r>
    </w:p>
    <w:p w:rsidR="00271CFB" w:rsidRPr="00D44C96" w:rsidRDefault="00271CFB" w:rsidP="005D64EC">
      <w:r w:rsidRPr="00D44C96">
        <w:t xml:space="preserve">- изготовления различных сложных отделочных полуфабрикатов с использованием различных технологий, оборудования и инвентаря; </w:t>
      </w:r>
    </w:p>
    <w:p w:rsidR="00271CFB" w:rsidRPr="00D44C96" w:rsidRDefault="00271CFB" w:rsidP="005D64EC">
      <w:r w:rsidRPr="00D44C96">
        <w:t xml:space="preserve">- оформления кондитерских изделий сложными отделочными полуфабрикатами; </w:t>
      </w:r>
    </w:p>
    <w:p w:rsidR="00271CFB" w:rsidRPr="00D44C96" w:rsidRDefault="00271CFB" w:rsidP="005D64EC">
      <w:r w:rsidRPr="00D44C96">
        <w:rPr>
          <w:b/>
          <w:bCs/>
        </w:rPr>
        <w:t>уметь:</w:t>
      </w:r>
    </w:p>
    <w:p w:rsidR="00271CFB" w:rsidRPr="00D44C96" w:rsidRDefault="00271CFB" w:rsidP="005D64EC">
      <w:r w:rsidRPr="00D44C96">
        <w:t xml:space="preserve">- органолептически оценивать качество продуктов, в том числе для сложных отделочных полуфабрикатов; </w:t>
      </w:r>
    </w:p>
    <w:p w:rsidR="00271CFB" w:rsidRPr="00D44C96" w:rsidRDefault="00271CFB" w:rsidP="005D64EC">
      <w:r w:rsidRPr="00D44C96">
        <w:t xml:space="preserve">- принимать организационные решения по процессам приготовления сдобных хлебобулочных изделий и праздничного хлеба, сложных мучных кондитерских изделий и праздничных тортов, мелкоштучных кондитерских изделий; </w:t>
      </w:r>
    </w:p>
    <w:p w:rsidR="00271CFB" w:rsidRPr="00D44C96" w:rsidRDefault="00271CFB" w:rsidP="005D64EC">
      <w:r w:rsidRPr="00D44C96">
        <w:t xml:space="preserve">- выбирать и безопасно пользоваться производственным инвентарем и технологическим оборудованием; </w:t>
      </w:r>
    </w:p>
    <w:p w:rsidR="00271CFB" w:rsidRPr="00D44C96" w:rsidRDefault="00271CFB" w:rsidP="005D64EC">
      <w:r w:rsidRPr="00D44C96">
        <w:t xml:space="preserve">- выбирать вид теста и способы формовки сдобных хлебобулочных изделий и праздничного хлеба; </w:t>
      </w:r>
    </w:p>
    <w:p w:rsidR="00271CFB" w:rsidRPr="00D44C96" w:rsidRDefault="00271CFB" w:rsidP="005D64EC">
      <w:r w:rsidRPr="00D44C96">
        <w:t xml:space="preserve">- определять режимы выпечки, реализации и хранении сложных хлебобулочных, мучных кондитерских изделий; </w:t>
      </w:r>
    </w:p>
    <w:p w:rsidR="00271CFB" w:rsidRPr="00D44C96" w:rsidRDefault="00271CFB" w:rsidP="005D64EC">
      <w:r w:rsidRPr="00D44C96">
        <w:t xml:space="preserve">- оценивать качество и безопасность готовой продукции различными методами; </w:t>
      </w:r>
    </w:p>
    <w:p w:rsidR="00271CFB" w:rsidRPr="00D44C96" w:rsidRDefault="00271CFB" w:rsidP="005D64EC">
      <w:r w:rsidRPr="00D44C96">
        <w:t xml:space="preserve">- применять коммуникативные умения; </w:t>
      </w:r>
    </w:p>
    <w:p w:rsidR="00271CFB" w:rsidRPr="00D44C96" w:rsidRDefault="00271CFB" w:rsidP="005D64EC">
      <w:r w:rsidRPr="00D44C96">
        <w:t xml:space="preserve">- выбирать различные способы и приемы приготовления сложных отделочных полуфабрикатов; </w:t>
      </w:r>
    </w:p>
    <w:p w:rsidR="00271CFB" w:rsidRPr="00D44C96" w:rsidRDefault="00271CFB" w:rsidP="005D64EC">
      <w:r w:rsidRPr="00D44C96">
        <w:t xml:space="preserve">- выбирать отделочные полуфабрикаты для оформления кондитерских изделий; </w:t>
      </w:r>
    </w:p>
    <w:p w:rsidR="00271CFB" w:rsidRPr="00D44C96" w:rsidRDefault="00271CFB" w:rsidP="005D64EC">
      <w:r w:rsidRPr="00D44C96">
        <w:t xml:space="preserve">- определять режим хранения отделочных полуфабрикатов; </w:t>
      </w:r>
    </w:p>
    <w:p w:rsidR="00271CFB" w:rsidRPr="00D44C96" w:rsidRDefault="00271CFB" w:rsidP="005D64EC">
      <w:r w:rsidRPr="00D44C96">
        <w:rPr>
          <w:b/>
          <w:bCs/>
        </w:rPr>
        <w:t>знать:</w:t>
      </w:r>
    </w:p>
    <w:p w:rsidR="00271CFB" w:rsidRPr="00D44C96" w:rsidRDefault="00271CFB" w:rsidP="005D64EC">
      <w:r w:rsidRPr="00D44C96">
        <w:t xml:space="preserve">- ассортимент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характеристики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требования к качеству основных продуктов и дополнительных ингредиентов для приготовления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правила выбора основных продуктов и дополнительных ингредиентов к ним для приготовления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основные критерии оценки качества теста, полуфабрикатов и готовых сложных хлебобулочных, мучных кондитерских изделий; </w:t>
      </w:r>
    </w:p>
    <w:p w:rsidR="00271CFB" w:rsidRPr="00D44C96" w:rsidRDefault="00271CFB" w:rsidP="005D64EC">
      <w:r w:rsidRPr="00D44C96">
        <w:t xml:space="preserve">- методы приготовления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температурный режим и правила приготовления разных типов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варианты сочетания основных продуктов с дополнительными ингредиентами для создания гармоничных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виды технологического оборудования и производственного инвентаря и его безопасное использование при приготовлении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технологию приготовления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органолептические способы определения степени готовности и качества сложных хлебобулочных, мучных кондитерских изделий и сложных отделочных полуфабрикатов; </w:t>
      </w:r>
    </w:p>
    <w:p w:rsidR="00271CFB" w:rsidRPr="00D44C96" w:rsidRDefault="00271CFB" w:rsidP="005D64EC">
      <w:r w:rsidRPr="00D44C96">
        <w:t xml:space="preserve">- отделочные полуфабрикаты и украшения для отдельных хлебобулочных изделий и хлеба; </w:t>
      </w:r>
    </w:p>
    <w:p w:rsidR="00271CFB" w:rsidRPr="00D44C96" w:rsidRDefault="00271CFB" w:rsidP="005D64EC">
      <w:r w:rsidRPr="00D44C96">
        <w:t xml:space="preserve">- технику и варианты оформления сложных хлебобулочных, мучных кондитерских изделий сложными отделочными полуфабрикатами; требования к безопасности хранения сложных хлебобулочных, мучных кондитерских изделий; </w:t>
      </w:r>
    </w:p>
    <w:p w:rsidR="00271CFB" w:rsidRPr="00D44C96" w:rsidRDefault="00271CFB" w:rsidP="005D64EC">
      <w:r w:rsidRPr="00D44C96">
        <w:t>- актуальные направления в приготовлении сложных хлебобулочных, мучных кондитерских изделий и сложных отделочных полуфабрикатов.</w:t>
      </w:r>
    </w:p>
    <w:p w:rsidR="00271CFB" w:rsidRPr="00D44C96" w:rsidRDefault="00271CFB" w:rsidP="005D64EC">
      <w:pPr>
        <w:rPr>
          <w:b/>
          <w:bCs/>
        </w:rPr>
      </w:pPr>
      <w:r w:rsidRPr="00D44C96">
        <w:rPr>
          <w:b/>
          <w:bCs/>
        </w:rPr>
        <w:t>Вид профессиональной деятельности:</w:t>
      </w:r>
    </w:p>
    <w:p w:rsidR="00271CFB" w:rsidRPr="00D44C96" w:rsidRDefault="00271CFB" w:rsidP="005D64EC">
      <w:r w:rsidRPr="00D44C96">
        <w:t>4.3.5 Организация процесса приготовления и приготовление сложных холодных и горячих десертов;</w:t>
      </w:r>
    </w:p>
    <w:p w:rsidR="00271CFB" w:rsidRPr="00D44C96" w:rsidRDefault="00271CFB" w:rsidP="005D64EC">
      <w:r w:rsidRPr="00D44C96">
        <w:rPr>
          <w:b/>
          <w:bCs/>
        </w:rPr>
        <w:t>иметь практический опыт:</w:t>
      </w:r>
    </w:p>
    <w:p w:rsidR="00271CFB" w:rsidRPr="00D44C96" w:rsidRDefault="00271CFB" w:rsidP="005D64EC">
      <w:r w:rsidRPr="00D44C96">
        <w:t xml:space="preserve">- расчета массы сырья для приготовления холодного и горячего десерта; </w:t>
      </w:r>
    </w:p>
    <w:p w:rsidR="00271CFB" w:rsidRPr="00D44C96" w:rsidRDefault="00271CFB" w:rsidP="005D64EC">
      <w:r w:rsidRPr="00D44C96">
        <w:t xml:space="preserve">- приготовления сложных холодных и горячих десертов, используя различные технологии, оборудование и инвентарь; </w:t>
      </w:r>
    </w:p>
    <w:p w:rsidR="00271CFB" w:rsidRPr="00D44C96" w:rsidRDefault="00271CFB" w:rsidP="005D64EC">
      <w:r w:rsidRPr="00D44C96">
        <w:t xml:space="preserve">- приготовления отделочных видов теста для сложных холодных десертов; </w:t>
      </w:r>
    </w:p>
    <w:p w:rsidR="00271CFB" w:rsidRPr="00D44C96" w:rsidRDefault="00271CFB" w:rsidP="005D64EC">
      <w:r w:rsidRPr="00D44C96">
        <w:t xml:space="preserve">- оформления и отделки сложных холодных и горячих десертов; контроля качества и безопасности готовой продукции; </w:t>
      </w:r>
    </w:p>
    <w:p w:rsidR="00271CFB" w:rsidRPr="00D44C96" w:rsidRDefault="00271CFB" w:rsidP="005D64EC">
      <w:r w:rsidRPr="00D44C96">
        <w:rPr>
          <w:b/>
          <w:bCs/>
        </w:rPr>
        <w:t>уметь:</w:t>
      </w:r>
    </w:p>
    <w:p w:rsidR="00271CFB" w:rsidRPr="00D44C96" w:rsidRDefault="00271CFB" w:rsidP="005D64EC">
      <w:r w:rsidRPr="00D44C96">
        <w:t xml:space="preserve">- органолептически оценивать качество продуктов; </w:t>
      </w:r>
    </w:p>
    <w:p w:rsidR="00271CFB" w:rsidRPr="00D44C96" w:rsidRDefault="00271CFB" w:rsidP="005D64EC">
      <w:r w:rsidRPr="00D44C96">
        <w:t xml:space="preserve">- использовать различные способы и приемы приготовления сложных холодных и горячих десертов; </w:t>
      </w:r>
    </w:p>
    <w:p w:rsidR="00271CFB" w:rsidRPr="00D44C96" w:rsidRDefault="00271CFB" w:rsidP="005D64EC">
      <w:r w:rsidRPr="00D44C96">
        <w:t xml:space="preserve">- проводить расчеты по формулам; </w:t>
      </w:r>
    </w:p>
    <w:p w:rsidR="00271CFB" w:rsidRPr="00D44C96" w:rsidRDefault="00271CFB" w:rsidP="005D64EC">
      <w:r w:rsidRPr="00D44C96">
        <w:t xml:space="preserve">- выбирать и безопасно пользоваться производственным инвентарем и технологическим оборудованием; </w:t>
      </w:r>
    </w:p>
    <w:p w:rsidR="00271CFB" w:rsidRPr="00D44C96" w:rsidRDefault="00271CFB" w:rsidP="005D64EC">
      <w:r w:rsidRPr="00D44C96">
        <w:t xml:space="preserve">- выбирать варианты оформления сложных холодных и горячих десертов; </w:t>
      </w:r>
    </w:p>
    <w:p w:rsidR="00271CFB" w:rsidRPr="00D44C96" w:rsidRDefault="00271CFB" w:rsidP="005D64EC">
      <w:r w:rsidRPr="00D44C96">
        <w:t xml:space="preserve">- принимать решения по организации процессов приготовления сложных холодных и горячих десертов; </w:t>
      </w:r>
    </w:p>
    <w:p w:rsidR="00271CFB" w:rsidRPr="00D44C96" w:rsidRDefault="00271CFB" w:rsidP="005D64EC">
      <w:r w:rsidRPr="00D44C96">
        <w:t xml:space="preserve">- выбирать способы сервировки и подачи сложных холодных и горячих десертов; </w:t>
      </w:r>
    </w:p>
    <w:p w:rsidR="00271CFB" w:rsidRPr="00D44C96" w:rsidRDefault="00271CFB" w:rsidP="005D64EC">
      <w:r w:rsidRPr="00D44C96">
        <w:t xml:space="preserve">- оценивать качество и безопасность готовой продукции; оформлять документацию; </w:t>
      </w:r>
    </w:p>
    <w:p w:rsidR="00271CFB" w:rsidRPr="00D44C96" w:rsidRDefault="00271CFB" w:rsidP="005D64EC">
      <w:r w:rsidRPr="00D44C96">
        <w:rPr>
          <w:b/>
          <w:bCs/>
        </w:rPr>
        <w:t>знать:</w:t>
      </w:r>
    </w:p>
    <w:p w:rsidR="00271CFB" w:rsidRPr="00D44C96" w:rsidRDefault="00271CFB" w:rsidP="005D64EC">
      <w:r w:rsidRPr="00D44C96">
        <w:t xml:space="preserve">- ассортимент сложных холодных и горячих десертов; </w:t>
      </w:r>
    </w:p>
    <w:p w:rsidR="00271CFB" w:rsidRPr="00D44C96" w:rsidRDefault="00271CFB" w:rsidP="005D64EC">
      <w:r w:rsidRPr="00D44C96">
        <w:t xml:space="preserve">- основные критерии оценки качества готовых сложных холодных и горячих десертов; органолептический метод определения степени готовности и качества сложных холодных и горячих десертов; </w:t>
      </w:r>
    </w:p>
    <w:p w:rsidR="00271CFB" w:rsidRPr="00D44C96" w:rsidRDefault="00271CFB" w:rsidP="005D64EC">
      <w:r w:rsidRPr="00D44C96">
        <w:t xml:space="preserve">- виды технологического оборудования и производственного инвентаря и его безопасное использование при приготовлении сложных холодных и горячих десертов; </w:t>
      </w:r>
    </w:p>
    <w:p w:rsidR="00271CFB" w:rsidRPr="00D44C96" w:rsidRDefault="00271CFB" w:rsidP="005D64EC">
      <w:r w:rsidRPr="00D44C96">
        <w:t xml:space="preserve">- методы приготовления сложных холодных и горячих десертов; технологию приготовления сложных холодных десертов: фруктовых, ягодных и шоколадных салатов, муссов, кремов, суфле, парфе, террина, щербета, пая, тирамису, чизкейка, бланманже; </w:t>
      </w:r>
    </w:p>
    <w:p w:rsidR="00271CFB" w:rsidRPr="00D44C96" w:rsidRDefault="00271CFB" w:rsidP="005D64EC">
      <w:r w:rsidRPr="00D44C96">
        <w:t xml:space="preserve">- технологию приготовления сложных горячих десертов: суфле, пудингов, овощных кексов, гурьевской каши, снежков из шоколада, шоколадно-фруктового фондю, десертов фламбе; </w:t>
      </w:r>
    </w:p>
    <w:p w:rsidR="00271CFB" w:rsidRPr="00D44C96" w:rsidRDefault="00271CFB" w:rsidP="005D64EC">
      <w:r w:rsidRPr="00D44C96">
        <w:t xml:space="preserve">- правила охлаждения и замораживания основ для приготовления сложных холодных десертов; </w:t>
      </w:r>
    </w:p>
    <w:p w:rsidR="00271CFB" w:rsidRPr="00D44C96" w:rsidRDefault="00271CFB" w:rsidP="005D64EC">
      <w:r w:rsidRPr="00D44C96">
        <w:t xml:space="preserve">- варианты комбинирования различных способов приготовления холодных и горячих десертов; </w:t>
      </w:r>
    </w:p>
    <w:p w:rsidR="00271CFB" w:rsidRPr="00D44C96" w:rsidRDefault="00271CFB" w:rsidP="005D64EC">
      <w:r w:rsidRPr="00D44C96">
        <w:t xml:space="preserve">- варианты сочетания основных продуктов с дополнительными ингредиентами для создания гармоничных холодных и горячих десертов; </w:t>
      </w:r>
    </w:p>
    <w:p w:rsidR="00271CFB" w:rsidRPr="00D44C96" w:rsidRDefault="00271CFB" w:rsidP="005D64EC">
      <w:r w:rsidRPr="00D44C96">
        <w:t xml:space="preserve">- начинки, соусы и глазури для отдельных холодных и горячих десертов; </w:t>
      </w:r>
    </w:p>
    <w:p w:rsidR="00271CFB" w:rsidRPr="00D44C96" w:rsidRDefault="00271CFB" w:rsidP="005D64EC">
      <w:r w:rsidRPr="00D44C96">
        <w:t xml:space="preserve">-варианты оформления и технику декорирования сложных холодных и горячих десертов; </w:t>
      </w:r>
    </w:p>
    <w:p w:rsidR="00271CFB" w:rsidRPr="00D44C96" w:rsidRDefault="00271CFB" w:rsidP="005D64EC">
      <w:r w:rsidRPr="00D44C96">
        <w:t xml:space="preserve">- актуальные направления в приготовлении холодных и горячих десертов; </w:t>
      </w:r>
    </w:p>
    <w:p w:rsidR="00271CFB" w:rsidRPr="00D44C96" w:rsidRDefault="00271CFB" w:rsidP="005D64EC">
      <w:r w:rsidRPr="00D44C96">
        <w:t xml:space="preserve">- сервировка и подача сложных холодных и горячих десертов; температурный режим охлаждения и замораживания основ для приготовления сложных холодных десертов; </w:t>
      </w:r>
    </w:p>
    <w:p w:rsidR="00271CFB" w:rsidRPr="00D44C96" w:rsidRDefault="00271CFB" w:rsidP="005D64EC">
      <w:r w:rsidRPr="00D44C96">
        <w:t xml:space="preserve">- температурный и санитарный режим приготовления и подачи разных типов сложных холодных и горячих десертов; </w:t>
      </w:r>
    </w:p>
    <w:p w:rsidR="00271CFB" w:rsidRPr="00D44C96" w:rsidRDefault="00271CFB" w:rsidP="005D64EC">
      <w:r w:rsidRPr="00D44C96">
        <w:t xml:space="preserve">- требования к безопасности хранения сложных холодных и горячих десертов; </w:t>
      </w:r>
    </w:p>
    <w:p w:rsidR="00271CFB" w:rsidRPr="00D44C96" w:rsidRDefault="00271CFB" w:rsidP="005D64EC">
      <w:r w:rsidRPr="00D44C96">
        <w:t xml:space="preserve">- основные характеристики готовых полуфабрикатов промышленного изготовления, используемых для приготовления сложных холодных и горячих десертов; </w:t>
      </w:r>
    </w:p>
    <w:p w:rsidR="00271CFB" w:rsidRPr="00D44C96" w:rsidRDefault="00271CFB" w:rsidP="005D64EC">
      <w:r w:rsidRPr="00D44C96">
        <w:t>- требования к безопасности хранения промышленных полуфабрикатов для приготовления сложных холодных и горячих десертов.</w:t>
      </w:r>
    </w:p>
    <w:p w:rsidR="00271CFB" w:rsidRPr="00D44C96" w:rsidRDefault="00271CFB" w:rsidP="00E93323">
      <w:pPr>
        <w:rPr>
          <w:b/>
          <w:bCs/>
        </w:rPr>
      </w:pPr>
      <w:r w:rsidRPr="00D44C96">
        <w:rPr>
          <w:b/>
          <w:bCs/>
        </w:rPr>
        <w:t>Вид профессиональной деятельности:</w:t>
      </w:r>
    </w:p>
    <w:p w:rsidR="00271CFB" w:rsidRPr="00D44C96" w:rsidRDefault="00271CFB" w:rsidP="00E93323">
      <w:r w:rsidRPr="00D44C96">
        <w:t>4.3.6 Организация работы структурного подразделения;</w:t>
      </w:r>
    </w:p>
    <w:p w:rsidR="00271CFB" w:rsidRPr="00D44C96" w:rsidRDefault="00271CFB" w:rsidP="00E93323">
      <w:r w:rsidRPr="00D44C96">
        <w:rPr>
          <w:b/>
          <w:bCs/>
        </w:rPr>
        <w:t>иметь практический опыт</w:t>
      </w:r>
      <w:r w:rsidRPr="00D44C96">
        <w:t xml:space="preserve">: </w:t>
      </w:r>
    </w:p>
    <w:p w:rsidR="00271CFB" w:rsidRPr="00D44C96" w:rsidRDefault="00271CFB" w:rsidP="00E93323">
      <w:r w:rsidRPr="00D44C96">
        <w:t xml:space="preserve">- планирования работы структурного подразделения (бригады); оценки эффективности деятельности структурного подразделения (бригады); </w:t>
      </w:r>
    </w:p>
    <w:p w:rsidR="00271CFB" w:rsidRPr="00D44C96" w:rsidRDefault="00271CFB" w:rsidP="00E93323">
      <w:r w:rsidRPr="00D44C96">
        <w:t xml:space="preserve">- принятия управленческих решений; </w:t>
      </w:r>
    </w:p>
    <w:p w:rsidR="00271CFB" w:rsidRPr="00D44C96" w:rsidRDefault="00271CFB" w:rsidP="00E93323">
      <w:r w:rsidRPr="00D44C96">
        <w:rPr>
          <w:b/>
          <w:bCs/>
        </w:rPr>
        <w:t>уметь:</w:t>
      </w:r>
    </w:p>
    <w:p w:rsidR="00271CFB" w:rsidRPr="00D44C96" w:rsidRDefault="00271CFB" w:rsidP="00E93323">
      <w:r w:rsidRPr="00D44C96">
        <w:t xml:space="preserve">- рассчитывать выход продукции в ассортименте; </w:t>
      </w:r>
    </w:p>
    <w:p w:rsidR="00271CFB" w:rsidRPr="00D44C96" w:rsidRDefault="00271CFB" w:rsidP="00E93323">
      <w:r w:rsidRPr="00D44C96">
        <w:t xml:space="preserve">- вести табель учета рабочего времени работников; </w:t>
      </w:r>
    </w:p>
    <w:p w:rsidR="00271CFB" w:rsidRPr="00D44C96" w:rsidRDefault="00271CFB" w:rsidP="00E93323">
      <w:r w:rsidRPr="00D44C96">
        <w:t xml:space="preserve">- рассчитывать заработную плату; </w:t>
      </w:r>
    </w:p>
    <w:p w:rsidR="00271CFB" w:rsidRPr="00D44C96" w:rsidRDefault="00271CFB" w:rsidP="00E93323">
      <w:r w:rsidRPr="00D44C96">
        <w:t xml:space="preserve">- рассчитывать экономические показатели структурного подразделения организации; </w:t>
      </w:r>
    </w:p>
    <w:p w:rsidR="00271CFB" w:rsidRPr="00D44C96" w:rsidRDefault="00271CFB" w:rsidP="00E93323">
      <w:r w:rsidRPr="00D44C96">
        <w:t xml:space="preserve">- организовывать рабочие места в производственных помещениях; </w:t>
      </w:r>
    </w:p>
    <w:p w:rsidR="00271CFB" w:rsidRPr="00D44C96" w:rsidRDefault="00271CFB" w:rsidP="00E93323">
      <w:r w:rsidRPr="00D44C96">
        <w:t xml:space="preserve">- организовывать работу коллектива исполнителей; </w:t>
      </w:r>
    </w:p>
    <w:p w:rsidR="00271CFB" w:rsidRPr="00D44C96" w:rsidRDefault="00271CFB" w:rsidP="00E93323">
      <w:r w:rsidRPr="00D44C96">
        <w:t xml:space="preserve">- разрабатывать оценочные задания и нормативно-технологическую документацию; </w:t>
      </w:r>
    </w:p>
    <w:p w:rsidR="00271CFB" w:rsidRPr="00D44C96" w:rsidRDefault="00271CFB" w:rsidP="00E93323">
      <w:r w:rsidRPr="00D44C96">
        <w:t xml:space="preserve">- оформлять документацию на различные операции с сырьем, полуфабрикатами и готовой продукцией; </w:t>
      </w:r>
    </w:p>
    <w:p w:rsidR="00271CFB" w:rsidRPr="00D44C96" w:rsidRDefault="00271CFB" w:rsidP="00E93323">
      <w:r w:rsidRPr="00D44C96">
        <w:rPr>
          <w:b/>
          <w:bCs/>
        </w:rPr>
        <w:t>знать:</w:t>
      </w:r>
    </w:p>
    <w:p w:rsidR="00271CFB" w:rsidRPr="00D44C96" w:rsidRDefault="00271CFB" w:rsidP="00E93323">
      <w:r w:rsidRPr="00D44C96">
        <w:t xml:space="preserve">- принципы и виды планирования работы бригады (команды); основные приемы организации работы исполнителей; </w:t>
      </w:r>
    </w:p>
    <w:p w:rsidR="00271CFB" w:rsidRPr="00D44C96" w:rsidRDefault="00271CFB" w:rsidP="00E93323">
      <w:r w:rsidRPr="00D44C96">
        <w:t xml:space="preserve">- способы и показатели оценки качества выполняемых работ членами бригады/команды; </w:t>
      </w:r>
    </w:p>
    <w:p w:rsidR="00271CFB" w:rsidRPr="00D44C96" w:rsidRDefault="00271CFB" w:rsidP="00E93323">
      <w:r w:rsidRPr="00D44C96">
        <w:t xml:space="preserve">- дисциплинарные процедуры в организации; </w:t>
      </w:r>
    </w:p>
    <w:p w:rsidR="00271CFB" w:rsidRPr="00D44C96" w:rsidRDefault="00271CFB" w:rsidP="00E93323">
      <w:r w:rsidRPr="00D44C96">
        <w:t xml:space="preserve">- правила и принципы разработки должностных обязанностей, графиков работы и табеля учета рабочего времени; </w:t>
      </w:r>
    </w:p>
    <w:p w:rsidR="00271CFB" w:rsidRPr="00D44C96" w:rsidRDefault="00271CFB" w:rsidP="00E93323">
      <w:r w:rsidRPr="00D44C96">
        <w:t xml:space="preserve">- нормативно-правовые документы, регулирующие личную ответственность бригадира; </w:t>
      </w:r>
    </w:p>
    <w:p w:rsidR="00271CFB" w:rsidRPr="00D44C96" w:rsidRDefault="00271CFB" w:rsidP="00E93323">
      <w:r w:rsidRPr="00D44C96">
        <w:t xml:space="preserve">- формы документов, порядок их заполнения; методику расчета выхода продукции; </w:t>
      </w:r>
    </w:p>
    <w:p w:rsidR="00271CFB" w:rsidRPr="00D44C96" w:rsidRDefault="00271CFB" w:rsidP="00E93323">
      <w:r w:rsidRPr="00D44C96">
        <w:t xml:space="preserve">- порядок оформления табеля учета рабочего времени; </w:t>
      </w:r>
    </w:p>
    <w:p w:rsidR="00271CFB" w:rsidRPr="00D44C96" w:rsidRDefault="00271CFB" w:rsidP="00E93323">
      <w:r w:rsidRPr="00D44C96">
        <w:t xml:space="preserve">-  методику расчета заработной платы; </w:t>
      </w:r>
    </w:p>
    <w:p w:rsidR="00271CFB" w:rsidRPr="00D44C96" w:rsidRDefault="00271CFB" w:rsidP="00E93323">
      <w:r w:rsidRPr="00D44C96">
        <w:t>- структуру издержек производства и пути снижения затрат; методики расчета экономических показателей.</w:t>
      </w:r>
    </w:p>
    <w:p w:rsidR="00271CFB" w:rsidRPr="00D44C96" w:rsidRDefault="00271CFB" w:rsidP="00D44C96">
      <w:pPr>
        <w:rPr>
          <w:b/>
          <w:bCs/>
        </w:rPr>
      </w:pPr>
      <w:r w:rsidRPr="00D44C96">
        <w:rPr>
          <w:b/>
          <w:bCs/>
        </w:rPr>
        <w:t>Вид профессиональной деятельности:</w:t>
      </w:r>
    </w:p>
    <w:p w:rsidR="00271CFB" w:rsidRPr="00D44C96" w:rsidRDefault="00271CFB" w:rsidP="00D44C96">
      <w:r w:rsidRPr="00D44C96">
        <w:t>4.3.7 Выполнение работ по одной или нескольким профессиям рабочих, должностям служащих</w:t>
      </w:r>
      <w:r>
        <w:t>.</w:t>
      </w:r>
    </w:p>
    <w:p w:rsidR="00271CFB" w:rsidRPr="00F2070E" w:rsidRDefault="00271CFB" w:rsidP="00D44C96">
      <w:pPr>
        <w:rPr>
          <w:b/>
          <w:bCs/>
        </w:rPr>
      </w:pPr>
      <w:r w:rsidRPr="00F2070E">
        <w:rPr>
          <w:b/>
          <w:bCs/>
        </w:rPr>
        <w:t>Повар</w:t>
      </w:r>
    </w:p>
    <w:p w:rsidR="00271CFB" w:rsidRPr="00C0085B" w:rsidRDefault="00271CFB" w:rsidP="00D44C96">
      <w:pPr>
        <w:rPr>
          <w:b/>
          <w:bCs/>
        </w:rPr>
      </w:pPr>
      <w:r w:rsidRPr="00D44C96">
        <w:rPr>
          <w:b/>
          <w:bCs/>
        </w:rPr>
        <w:t>Вид профессиональной деятельности</w:t>
      </w:r>
      <w:r>
        <w:rPr>
          <w:b/>
          <w:bCs/>
        </w:rPr>
        <w:t>:</w:t>
      </w:r>
    </w:p>
    <w:p w:rsidR="00271CFB" w:rsidRDefault="00271CFB" w:rsidP="00D44C96">
      <w:r>
        <w:t xml:space="preserve">4.3.7.1 </w:t>
      </w:r>
      <w:r w:rsidRPr="00D44C96">
        <w:t>Приготовление блюд из овощей и грибов</w:t>
      </w:r>
      <w:r>
        <w:t>.</w:t>
      </w:r>
    </w:p>
    <w:p w:rsidR="00271CFB" w:rsidRDefault="00271CFB" w:rsidP="00C0085B">
      <w:pPr>
        <w:rPr>
          <w:b/>
          <w:bCs/>
        </w:rPr>
      </w:pPr>
      <w:r>
        <w:rPr>
          <w:b/>
          <w:bCs/>
        </w:rPr>
        <w:t xml:space="preserve">Иметь практический опыт: </w:t>
      </w:r>
    </w:p>
    <w:p w:rsidR="00271CFB" w:rsidRDefault="00271CFB" w:rsidP="00C0085B">
      <w:r>
        <w:t>- обработки, нарезки и приготовления блюд из овощей и грибов;</w:t>
      </w:r>
    </w:p>
    <w:p w:rsidR="00271CFB" w:rsidRPr="00671CD3" w:rsidRDefault="00271CFB" w:rsidP="00C0085B">
      <w:pPr>
        <w:rPr>
          <w:b/>
          <w:bCs/>
        </w:rPr>
      </w:pPr>
      <w:r>
        <w:rPr>
          <w:b/>
          <w:bCs/>
        </w:rPr>
        <w:t>уметь</w:t>
      </w:r>
      <w:r w:rsidRPr="00671CD3">
        <w:rPr>
          <w:b/>
          <w:bCs/>
        </w:rPr>
        <w:t>:</w:t>
      </w:r>
    </w:p>
    <w:p w:rsidR="00271CFB" w:rsidRDefault="00271CFB" w:rsidP="00C0085B">
      <w:r>
        <w:t>- проверять органолептическим способом годность овощей и грибов;</w:t>
      </w:r>
    </w:p>
    <w:p w:rsidR="00271CFB" w:rsidRDefault="00271CFB" w:rsidP="00C0085B">
      <w:r>
        <w:t>- выбирать производственный инвентарь и оборудование для обработки и приготовления блюд из овощей и грибов;</w:t>
      </w:r>
    </w:p>
    <w:p w:rsidR="00271CFB" w:rsidRDefault="00271CFB" w:rsidP="00C0085B">
      <w:r>
        <w:t>- обрабатывать различными методами овощи и грибы;</w:t>
      </w:r>
    </w:p>
    <w:p w:rsidR="00271CFB" w:rsidRDefault="00271CFB" w:rsidP="00C0085B">
      <w:r>
        <w:t>- нарезать и формовать традиционные виды овощей и грибов;</w:t>
      </w:r>
    </w:p>
    <w:p w:rsidR="00271CFB" w:rsidRDefault="00271CFB" w:rsidP="00C0085B">
      <w:r>
        <w:t>- охлаждать и замораживать нарезанные овощи и грибы;</w:t>
      </w:r>
    </w:p>
    <w:p w:rsidR="00271CFB" w:rsidRDefault="00271CFB" w:rsidP="00C0085B">
      <w:r>
        <w:rPr>
          <w:b/>
          <w:bCs/>
        </w:rPr>
        <w:t>знать:</w:t>
      </w:r>
    </w:p>
    <w:p w:rsidR="00271CFB" w:rsidRDefault="00271CFB" w:rsidP="00C0085B">
      <w:r>
        <w:t>- ассортимент, товароведную характеристику и требования к качеству различных видов овощей и грибов;</w:t>
      </w:r>
    </w:p>
    <w:p w:rsidR="00271CFB" w:rsidRDefault="00271CFB" w:rsidP="00C0085B">
      <w:r>
        <w:t>- характеристику основных видов пряностей, приправ, пищевых добавок, применяемых при приготовлении блюд из овощей и грибов;</w:t>
      </w:r>
    </w:p>
    <w:p w:rsidR="00271CFB" w:rsidRDefault="00271CFB" w:rsidP="00C0085B">
      <w:r>
        <w:t>- технику обработки овощей, грибов, пряностей;</w:t>
      </w:r>
    </w:p>
    <w:p w:rsidR="00271CFB" w:rsidRDefault="00271CFB" w:rsidP="00C0085B">
      <w:r>
        <w:t>- способы минимизации отходов при нарезке и обработке овощей и грибов;</w:t>
      </w:r>
    </w:p>
    <w:p w:rsidR="00271CFB" w:rsidRDefault="00271CFB" w:rsidP="00C0085B">
      <w:r>
        <w:t>- температурный режим и правила приготовления простых блюд и гарниров из овощей и грибов;</w:t>
      </w:r>
    </w:p>
    <w:p w:rsidR="00271CFB" w:rsidRDefault="00271CFB" w:rsidP="00C0085B">
      <w:r>
        <w:t>- правила проведения бракеража;</w:t>
      </w:r>
    </w:p>
    <w:p w:rsidR="00271CFB" w:rsidRDefault="00271CFB" w:rsidP="00C0085B">
      <w:r>
        <w:t>- способы сервировки и варианты оформления и подачи простых блюд и гарниров, температуру подачи;</w:t>
      </w:r>
    </w:p>
    <w:p w:rsidR="00271CFB" w:rsidRDefault="00271CFB" w:rsidP="00C0085B">
      <w:r>
        <w:t>- правила хранения овощей и грибов;</w:t>
      </w:r>
    </w:p>
    <w:p w:rsidR="00271CFB" w:rsidRDefault="00271CFB" w:rsidP="00C0085B">
      <w:r>
        <w:t>- виды технологического оборудования и производственного инвентаря, используемых при обработке овощей, грибов, пряностей;  правила их безопасного использования.</w:t>
      </w:r>
    </w:p>
    <w:p w:rsidR="00271CFB" w:rsidRDefault="00271CFB" w:rsidP="00C0085B">
      <w:r w:rsidRPr="00D44C96">
        <w:rPr>
          <w:b/>
          <w:bCs/>
        </w:rPr>
        <w:t>Вид профессиональной деятельности</w:t>
      </w:r>
      <w:r>
        <w:rPr>
          <w:b/>
          <w:bCs/>
        </w:rPr>
        <w:t>:</w:t>
      </w:r>
    </w:p>
    <w:p w:rsidR="00271CFB" w:rsidRDefault="00271CFB" w:rsidP="00D44C96">
      <w:r>
        <w:t xml:space="preserve">4.3.7.2 </w:t>
      </w:r>
      <w:r w:rsidRPr="00D44C96">
        <w:t>Приготовление блюд и гарниров из круп, бобовых и макаронных изделий, яиц, творога, теста</w:t>
      </w:r>
      <w:r>
        <w:t>.</w:t>
      </w:r>
    </w:p>
    <w:p w:rsidR="00271CFB" w:rsidRPr="00C0085B" w:rsidRDefault="00271CFB" w:rsidP="00C0085B">
      <w:pPr>
        <w:rPr>
          <w:b/>
          <w:bCs/>
        </w:rPr>
      </w:pPr>
      <w:r>
        <w:rPr>
          <w:b/>
          <w:bCs/>
        </w:rPr>
        <w:br w:type="page"/>
      </w:r>
      <w:r w:rsidRPr="00C0085B">
        <w:rPr>
          <w:b/>
          <w:bCs/>
        </w:rPr>
        <w:t>Иметь практический опыт:</w:t>
      </w:r>
    </w:p>
    <w:p w:rsidR="00271CFB" w:rsidRPr="00C0085B" w:rsidRDefault="00271CFB" w:rsidP="00C0085B">
      <w:r>
        <w:t xml:space="preserve">- </w:t>
      </w:r>
      <w:r w:rsidRPr="00C0085B">
        <w:t>подготовки сырья и приготовления блюд и гарниров из круп, бобовых, макаронных изделий, яиц, творога, теста;</w:t>
      </w:r>
    </w:p>
    <w:p w:rsidR="00271CFB" w:rsidRPr="00C0085B" w:rsidRDefault="00271CFB" w:rsidP="00C0085B">
      <w:pPr>
        <w:rPr>
          <w:b/>
          <w:bCs/>
        </w:rPr>
      </w:pPr>
      <w:r w:rsidRPr="00C0085B">
        <w:rPr>
          <w:b/>
          <w:bCs/>
        </w:rPr>
        <w:t xml:space="preserve">уметь: </w:t>
      </w:r>
    </w:p>
    <w:p w:rsidR="00271CFB" w:rsidRPr="00C0085B" w:rsidRDefault="00271CFB" w:rsidP="00C0085B">
      <w:r>
        <w:t xml:space="preserve">- </w:t>
      </w:r>
      <w:r w:rsidRPr="00C0085B">
        <w:t>проверять органолептическим способом качество зерновых и молочных продуктов, муки, яиц, жиров и сахара;</w:t>
      </w:r>
    </w:p>
    <w:p w:rsidR="00271CFB" w:rsidRPr="00C0085B" w:rsidRDefault="00271CFB" w:rsidP="00C0085B">
      <w:r>
        <w:t xml:space="preserve">- </w:t>
      </w:r>
      <w:r w:rsidRPr="00C0085B">
        <w:t>выбирать производственный инвентарь и оборудование для подготовки сырья и приготовления блюд и гарниров;</w:t>
      </w:r>
    </w:p>
    <w:p w:rsidR="00271CFB" w:rsidRPr="00C0085B" w:rsidRDefault="00271CFB" w:rsidP="00C0085B">
      <w:r>
        <w:t xml:space="preserve">- </w:t>
      </w:r>
      <w:r w:rsidRPr="00C0085B">
        <w:t>готовить и оформлять блюда и гарниры из круп, бобовых, макаронных изделий, яиц, творога, теста;</w:t>
      </w:r>
    </w:p>
    <w:p w:rsidR="00271CFB" w:rsidRPr="00C0085B" w:rsidRDefault="00271CFB" w:rsidP="00C0085B">
      <w:pPr>
        <w:rPr>
          <w:b/>
          <w:bCs/>
        </w:rPr>
      </w:pPr>
      <w:r w:rsidRPr="00C0085B">
        <w:rPr>
          <w:b/>
          <w:bCs/>
        </w:rPr>
        <w:t>знать:</w:t>
      </w:r>
    </w:p>
    <w:p w:rsidR="00271CFB" w:rsidRPr="00C0085B" w:rsidRDefault="00271CFB" w:rsidP="00C0085B">
      <w:r>
        <w:t xml:space="preserve">- </w:t>
      </w:r>
      <w:r w:rsidRPr="00C0085B">
        <w:t>ассортимент, товароведную характеристику и требования к качеству различных видов круп, бобовых, макаронных изделий, муки, молочных и жировых продуктов, яиц, творога;</w:t>
      </w:r>
    </w:p>
    <w:p w:rsidR="00271CFB" w:rsidRPr="00C0085B" w:rsidRDefault="00271CFB" w:rsidP="00C0085B">
      <w:r>
        <w:t xml:space="preserve">- </w:t>
      </w:r>
      <w:r w:rsidRPr="00C0085B">
        <w:t>способы минимизации отходов при подготовке продуктов;</w:t>
      </w:r>
    </w:p>
    <w:p w:rsidR="00271CFB" w:rsidRPr="00C0085B" w:rsidRDefault="00271CFB" w:rsidP="00C0085B">
      <w:r>
        <w:t xml:space="preserve">- </w:t>
      </w:r>
      <w:r w:rsidRPr="00C0085B">
        <w:t>температурный режим и правила приготовления блюд и гарниров из круп, бобовых, макаронных изделий, яиц, творога, теста;</w:t>
      </w:r>
    </w:p>
    <w:p w:rsidR="00271CFB" w:rsidRPr="00C0085B" w:rsidRDefault="00271CFB" w:rsidP="00C0085B">
      <w:r>
        <w:t xml:space="preserve">- </w:t>
      </w:r>
      <w:r w:rsidRPr="00C0085B">
        <w:t>правила проведения бракеража;</w:t>
      </w:r>
    </w:p>
    <w:p w:rsidR="00271CFB" w:rsidRPr="00C0085B" w:rsidRDefault="00271CFB" w:rsidP="00C0085B">
      <w:r>
        <w:t xml:space="preserve">- </w:t>
      </w:r>
      <w:r w:rsidRPr="00C0085B">
        <w:t>способы сервировки и варианты оформления и подачи простых блюд и гарниров, температуру подачи;</w:t>
      </w:r>
    </w:p>
    <w:p w:rsidR="00271CFB" w:rsidRPr="00C0085B" w:rsidRDefault="00271CFB" w:rsidP="00C0085B">
      <w:r>
        <w:t xml:space="preserve">- </w:t>
      </w:r>
      <w:r w:rsidRPr="00C0085B">
        <w:t>правила хранения, сроки реализации и требования к качеству готовых блюд;</w:t>
      </w:r>
    </w:p>
    <w:p w:rsidR="00271CFB" w:rsidRDefault="00271CFB" w:rsidP="00C0085B">
      <w:r>
        <w:t xml:space="preserve">- </w:t>
      </w:r>
      <w:r w:rsidRPr="00C0085B">
        <w:t>виды технологического оборудования и производственного инвентаря, правила их безопасного использования</w:t>
      </w:r>
      <w:r>
        <w:t>;</w:t>
      </w:r>
    </w:p>
    <w:p w:rsidR="00271CFB" w:rsidRPr="009862EA" w:rsidRDefault="00271CFB" w:rsidP="009862EA">
      <w:r w:rsidRPr="00D44C96">
        <w:rPr>
          <w:b/>
          <w:bCs/>
        </w:rPr>
        <w:t>Вид профессиональной деятельности</w:t>
      </w:r>
      <w:r>
        <w:rPr>
          <w:b/>
          <w:bCs/>
        </w:rPr>
        <w:t>:</w:t>
      </w:r>
    </w:p>
    <w:p w:rsidR="00271CFB" w:rsidRDefault="00271CFB" w:rsidP="00C0085B">
      <w:r>
        <w:t xml:space="preserve">4.3.7.3 </w:t>
      </w:r>
      <w:r w:rsidRPr="00D44C96">
        <w:t>Приготовление супов и соусов</w:t>
      </w:r>
      <w:r>
        <w:t>.</w:t>
      </w:r>
    </w:p>
    <w:p w:rsidR="00271CFB" w:rsidRPr="00C0085B" w:rsidRDefault="00271CFB" w:rsidP="00C0085B">
      <w:pPr>
        <w:rPr>
          <w:b/>
          <w:bCs/>
        </w:rPr>
      </w:pPr>
      <w:r w:rsidRPr="00C0085B">
        <w:rPr>
          <w:b/>
          <w:bCs/>
        </w:rPr>
        <w:t>Иметь практиче</w:t>
      </w:r>
      <w:r>
        <w:rPr>
          <w:b/>
          <w:bCs/>
        </w:rPr>
        <w:t>ский опыт:</w:t>
      </w:r>
    </w:p>
    <w:p w:rsidR="00271CFB" w:rsidRPr="00C0085B" w:rsidRDefault="00271CFB" w:rsidP="00C0085B">
      <w:pPr>
        <w:rPr>
          <w:b/>
          <w:bCs/>
        </w:rPr>
      </w:pPr>
      <w:r>
        <w:t xml:space="preserve">- </w:t>
      </w:r>
      <w:r w:rsidRPr="00C0085B">
        <w:t>приготовления основных супов и соусов;</w:t>
      </w:r>
    </w:p>
    <w:p w:rsidR="00271CFB" w:rsidRPr="00C0085B" w:rsidRDefault="00271CFB" w:rsidP="00C0085B">
      <w:r>
        <w:rPr>
          <w:b/>
          <w:bCs/>
        </w:rPr>
        <w:br w:type="page"/>
      </w:r>
      <w:r w:rsidRPr="00C0085B">
        <w:rPr>
          <w:b/>
          <w:bCs/>
        </w:rPr>
        <w:t>уметь:</w:t>
      </w:r>
    </w:p>
    <w:p w:rsidR="00271CFB" w:rsidRPr="00C0085B" w:rsidRDefault="00271CFB" w:rsidP="00C0085B">
      <w:r>
        <w:t xml:space="preserve">- </w:t>
      </w:r>
      <w:r w:rsidRPr="00C0085B">
        <w:t>проверять органолептическим способом  качество и соответствие основных продуктов и дополнительных ингредиентов к ним технологическим требованиям к основным супам и соусам;</w:t>
      </w:r>
    </w:p>
    <w:p w:rsidR="00271CFB" w:rsidRPr="00C0085B" w:rsidRDefault="00271CFB" w:rsidP="00C0085B">
      <w:r>
        <w:t xml:space="preserve">- </w:t>
      </w:r>
      <w:r w:rsidRPr="00C0085B">
        <w:t>выбирать производственный инвентарь и оборудование для приготовления супов и соусов;</w:t>
      </w:r>
    </w:p>
    <w:p w:rsidR="00271CFB" w:rsidRPr="00C0085B" w:rsidRDefault="00271CFB" w:rsidP="00C0085B">
      <w:r>
        <w:t xml:space="preserve">- </w:t>
      </w:r>
      <w:r w:rsidRPr="00C0085B">
        <w:t>использовать различные технологии приготовления и оформления основных супов и соусов;</w:t>
      </w:r>
    </w:p>
    <w:p w:rsidR="00271CFB" w:rsidRPr="00C0085B" w:rsidRDefault="00271CFB" w:rsidP="00C0085B">
      <w:r>
        <w:t xml:space="preserve">- </w:t>
      </w:r>
      <w:r w:rsidRPr="00C0085B">
        <w:t>оценивать качество готовых блюд;</w:t>
      </w:r>
    </w:p>
    <w:p w:rsidR="00271CFB" w:rsidRPr="00C0085B" w:rsidRDefault="00271CFB" w:rsidP="00C0085B">
      <w:r>
        <w:t xml:space="preserve">- </w:t>
      </w:r>
      <w:r w:rsidRPr="00C0085B">
        <w:t>охлаждать, замораживать, размораживать и разогревать отдельные компоненты для соусов;</w:t>
      </w:r>
    </w:p>
    <w:p w:rsidR="00271CFB" w:rsidRPr="00C0085B" w:rsidRDefault="00271CFB" w:rsidP="00C0085B">
      <w:r w:rsidRPr="00C0085B">
        <w:rPr>
          <w:b/>
          <w:bCs/>
        </w:rPr>
        <w:t>знать:</w:t>
      </w:r>
    </w:p>
    <w:p w:rsidR="00271CFB" w:rsidRPr="00C0085B" w:rsidRDefault="00271CFB" w:rsidP="00C0085B">
      <w:r>
        <w:t xml:space="preserve">- </w:t>
      </w:r>
      <w:r w:rsidRPr="00C0085B">
        <w:t>классификацию, пищевую ценность, требования к качеству основных супов и соусов;</w:t>
      </w:r>
    </w:p>
    <w:p w:rsidR="00271CFB" w:rsidRPr="00C0085B" w:rsidRDefault="00271CFB" w:rsidP="00C0085B">
      <w:r>
        <w:t xml:space="preserve">- </w:t>
      </w:r>
      <w:r w:rsidRPr="00C0085B">
        <w:t>правила выбора основных продуктов и дополнительных ингредиентов к ним при приготовлении супов и соусов;</w:t>
      </w:r>
    </w:p>
    <w:p w:rsidR="00271CFB" w:rsidRPr="00C0085B" w:rsidRDefault="00271CFB" w:rsidP="00C0085B">
      <w:r>
        <w:t xml:space="preserve">- </w:t>
      </w:r>
      <w:r w:rsidRPr="00C0085B">
        <w:t>правила безопасного использования и последовательность выполнения технологических операций при приготовлении основных супов и соусов;</w:t>
      </w:r>
    </w:p>
    <w:p w:rsidR="00271CFB" w:rsidRPr="00C0085B" w:rsidRDefault="00271CFB" w:rsidP="00C0085B">
      <w:r>
        <w:t xml:space="preserve">- </w:t>
      </w:r>
      <w:r w:rsidRPr="00C0085B">
        <w:t xml:space="preserve">температурный режим и правила приготовления супов и соусов; </w:t>
      </w:r>
    </w:p>
    <w:p w:rsidR="00271CFB" w:rsidRPr="00C0085B" w:rsidRDefault="00271CFB" w:rsidP="00C0085B">
      <w:r>
        <w:t xml:space="preserve">- </w:t>
      </w:r>
      <w:r w:rsidRPr="00C0085B">
        <w:t>правила проведения бракеража;</w:t>
      </w:r>
    </w:p>
    <w:p w:rsidR="00271CFB" w:rsidRPr="00C0085B" w:rsidRDefault="00271CFB" w:rsidP="00C0085B">
      <w:r>
        <w:t xml:space="preserve">- </w:t>
      </w:r>
      <w:r w:rsidRPr="00C0085B">
        <w:t>способы сервировки и варианты оформления, температуру подачи;</w:t>
      </w:r>
    </w:p>
    <w:p w:rsidR="00271CFB" w:rsidRPr="00C0085B" w:rsidRDefault="00271CFB" w:rsidP="00C0085B">
      <w:r>
        <w:t xml:space="preserve">- </w:t>
      </w:r>
      <w:r w:rsidRPr="00C0085B">
        <w:t xml:space="preserve">правила хранения и требования к качеству готовых блюд; </w:t>
      </w:r>
    </w:p>
    <w:p w:rsidR="00271CFB" w:rsidRPr="00D44C96" w:rsidRDefault="00271CFB" w:rsidP="00C0085B">
      <w:r>
        <w:t xml:space="preserve">- </w:t>
      </w:r>
      <w:r w:rsidRPr="00C0085B">
        <w:t>виды необходимого технологического оборудования и производственного инвентаря, правила их безопасного использования</w:t>
      </w:r>
      <w:r>
        <w:t>;</w:t>
      </w:r>
    </w:p>
    <w:p w:rsidR="00271CFB" w:rsidRDefault="00271CFB" w:rsidP="00D44C96">
      <w:r>
        <w:t xml:space="preserve">4.3.7.4 </w:t>
      </w:r>
      <w:r w:rsidRPr="00D44C96">
        <w:t>Приготовление блюд из рыбы</w:t>
      </w:r>
      <w:r>
        <w:t>.</w:t>
      </w:r>
    </w:p>
    <w:p w:rsidR="00271CFB" w:rsidRPr="00C0085B" w:rsidRDefault="00271CFB" w:rsidP="00C0085B">
      <w:pPr>
        <w:rPr>
          <w:b/>
          <w:bCs/>
        </w:rPr>
      </w:pPr>
      <w:r w:rsidRPr="00C0085B">
        <w:rPr>
          <w:b/>
          <w:bCs/>
        </w:rPr>
        <w:t>Иметь практический опыт:</w:t>
      </w:r>
    </w:p>
    <w:p w:rsidR="00271CFB" w:rsidRPr="00C0085B" w:rsidRDefault="00271CFB" w:rsidP="00C0085B">
      <w:r>
        <w:t xml:space="preserve">- </w:t>
      </w:r>
      <w:r w:rsidRPr="00C0085B">
        <w:t>обработки рыбного сырья;</w:t>
      </w:r>
    </w:p>
    <w:p w:rsidR="00271CFB" w:rsidRPr="00C0085B" w:rsidRDefault="00271CFB" w:rsidP="00C0085B">
      <w:r>
        <w:t xml:space="preserve">- </w:t>
      </w:r>
      <w:r w:rsidRPr="00C0085B">
        <w:t>приготовления полуфабрикатов и блюд из рыбы;</w:t>
      </w:r>
    </w:p>
    <w:p w:rsidR="00271CFB" w:rsidRPr="00C0085B" w:rsidRDefault="00271CFB" w:rsidP="00C0085B">
      <w:r>
        <w:rPr>
          <w:b/>
          <w:bCs/>
        </w:rPr>
        <w:br w:type="page"/>
        <w:t>у</w:t>
      </w:r>
      <w:r w:rsidRPr="00C0085B">
        <w:rPr>
          <w:b/>
          <w:bCs/>
        </w:rPr>
        <w:t>меть:</w:t>
      </w:r>
    </w:p>
    <w:p w:rsidR="00271CFB" w:rsidRPr="00C0085B" w:rsidRDefault="00271CFB" w:rsidP="00C0085B">
      <w:r>
        <w:t xml:space="preserve">- </w:t>
      </w:r>
      <w:r w:rsidRPr="00C0085B">
        <w:t>проверять органолептическим способом качество рыбы и соответствие технологическим требованиям к простым блюдам из рыбы;</w:t>
      </w:r>
    </w:p>
    <w:p w:rsidR="00271CFB" w:rsidRPr="00C0085B" w:rsidRDefault="00271CFB" w:rsidP="00C0085B">
      <w:r>
        <w:t xml:space="preserve">- </w:t>
      </w:r>
      <w:r w:rsidRPr="00C0085B">
        <w:t>выбирать производственный инвентарь и оборудование для приготовления полуфабрикатов и блюд из рыбы;</w:t>
      </w:r>
    </w:p>
    <w:p w:rsidR="00271CFB" w:rsidRPr="00C0085B" w:rsidRDefault="00271CFB" w:rsidP="00C0085B">
      <w:r>
        <w:t xml:space="preserve">- </w:t>
      </w:r>
      <w:r w:rsidRPr="00C0085B">
        <w:t>использовать различные технологии приготовления и оформления блюд из рыбы</w:t>
      </w:r>
    </w:p>
    <w:p w:rsidR="00271CFB" w:rsidRPr="00C0085B" w:rsidRDefault="00271CFB" w:rsidP="00C0085B">
      <w:r>
        <w:t xml:space="preserve">- </w:t>
      </w:r>
      <w:r w:rsidRPr="00C0085B">
        <w:t>оценивать качество готовых блюд;</w:t>
      </w:r>
    </w:p>
    <w:p w:rsidR="00271CFB" w:rsidRPr="00C0085B" w:rsidRDefault="00271CFB" w:rsidP="00C0085B">
      <w:r w:rsidRPr="00C0085B">
        <w:rPr>
          <w:b/>
          <w:bCs/>
        </w:rPr>
        <w:t>знать:</w:t>
      </w:r>
    </w:p>
    <w:p w:rsidR="00271CFB" w:rsidRPr="00C0085B" w:rsidRDefault="00271CFB" w:rsidP="00C0085B">
      <w:r>
        <w:t xml:space="preserve">- </w:t>
      </w:r>
      <w:r w:rsidRPr="00C0085B">
        <w:t>классификацию, пищевую ценность, требования к качеству рыбного сырья, полуфабрикатов и готовых блюд;</w:t>
      </w:r>
    </w:p>
    <w:p w:rsidR="00271CFB" w:rsidRPr="00C0085B" w:rsidRDefault="00271CFB" w:rsidP="00C0085B">
      <w:r>
        <w:t xml:space="preserve">- </w:t>
      </w:r>
      <w:r w:rsidRPr="00C0085B">
        <w:t>правила выбора основных продуктов и дополнительных ингредиентов к ним при приготовлении блюд из рыбы;</w:t>
      </w:r>
    </w:p>
    <w:p w:rsidR="00271CFB" w:rsidRPr="00C0085B" w:rsidRDefault="00271CFB" w:rsidP="00C0085B">
      <w:r>
        <w:t xml:space="preserve">- </w:t>
      </w:r>
      <w:r w:rsidRPr="00C0085B">
        <w:t>последовательность выполнения технологических операций при подготовке сырья и приготовлении блюд из рыбы;</w:t>
      </w:r>
    </w:p>
    <w:p w:rsidR="00271CFB" w:rsidRPr="00C0085B" w:rsidRDefault="00271CFB" w:rsidP="00C0085B">
      <w:r>
        <w:t xml:space="preserve">- </w:t>
      </w:r>
      <w:r w:rsidRPr="00C0085B">
        <w:t>правила проведения бракеража;</w:t>
      </w:r>
    </w:p>
    <w:p w:rsidR="00271CFB" w:rsidRPr="00C0085B" w:rsidRDefault="00271CFB" w:rsidP="00C0085B">
      <w:r>
        <w:t xml:space="preserve">- </w:t>
      </w:r>
      <w:r w:rsidRPr="00C0085B">
        <w:t>способы сервировки и варианты оформления, температуру подачи;</w:t>
      </w:r>
    </w:p>
    <w:p w:rsidR="00271CFB" w:rsidRPr="00C0085B" w:rsidRDefault="00271CFB" w:rsidP="00C0085B">
      <w:r>
        <w:t xml:space="preserve">- </w:t>
      </w:r>
      <w:r w:rsidRPr="00C0085B">
        <w:t>правила хранения и требования к качеству готовых блюд из рыбы;</w:t>
      </w:r>
    </w:p>
    <w:p w:rsidR="00271CFB" w:rsidRPr="00C0085B" w:rsidRDefault="00271CFB" w:rsidP="00C0085B">
      <w:r>
        <w:t xml:space="preserve">- </w:t>
      </w:r>
      <w:r w:rsidRPr="00C0085B">
        <w:t>температурный режим и правила охлаждения, замораживания и хранения полуфабрикатов и готовых блюд из рыбы;</w:t>
      </w:r>
    </w:p>
    <w:p w:rsidR="00271CFB" w:rsidRPr="00D44C96" w:rsidRDefault="00271CFB" w:rsidP="00C0085B">
      <w:r>
        <w:t xml:space="preserve">- </w:t>
      </w:r>
      <w:r w:rsidRPr="00C0085B">
        <w:t>виды необходимого технологического оборудования и производственного инвентаря, правила их безопасного использования</w:t>
      </w:r>
      <w:r>
        <w:t>;</w:t>
      </w:r>
    </w:p>
    <w:p w:rsidR="00271CFB" w:rsidRDefault="00271CFB" w:rsidP="00D44C96">
      <w:r>
        <w:t xml:space="preserve">4.3.7. 5 </w:t>
      </w:r>
      <w:r w:rsidRPr="00D44C96">
        <w:t>Приготовление блюд из мяса и домашней птицы</w:t>
      </w:r>
      <w:r>
        <w:t>.</w:t>
      </w:r>
    </w:p>
    <w:p w:rsidR="00271CFB" w:rsidRPr="00C0085B" w:rsidRDefault="00271CFB" w:rsidP="00C0085B">
      <w:pPr>
        <w:rPr>
          <w:b/>
          <w:bCs/>
        </w:rPr>
      </w:pPr>
      <w:r w:rsidRPr="00C0085B">
        <w:rPr>
          <w:b/>
          <w:bCs/>
        </w:rPr>
        <w:t>Иметь практический опыт:</w:t>
      </w:r>
    </w:p>
    <w:p w:rsidR="00271CFB" w:rsidRPr="00C0085B" w:rsidRDefault="00271CFB" w:rsidP="00C0085B">
      <w:r>
        <w:t xml:space="preserve">- </w:t>
      </w:r>
      <w:r w:rsidRPr="00C0085B">
        <w:t>обработки сырья;</w:t>
      </w:r>
    </w:p>
    <w:p w:rsidR="00271CFB" w:rsidRPr="00C0085B" w:rsidRDefault="00271CFB" w:rsidP="00C0085B">
      <w:r>
        <w:t xml:space="preserve">- </w:t>
      </w:r>
      <w:r w:rsidRPr="00C0085B">
        <w:t>приготовления полуфабрикатов и блюд из мяса и домашней птицы;</w:t>
      </w:r>
    </w:p>
    <w:p w:rsidR="00271CFB" w:rsidRPr="00C0085B" w:rsidRDefault="00271CFB" w:rsidP="00C0085B">
      <w:r w:rsidRPr="00C0085B">
        <w:rPr>
          <w:b/>
          <w:bCs/>
        </w:rPr>
        <w:t>уметь:</w:t>
      </w:r>
    </w:p>
    <w:p w:rsidR="00271CFB" w:rsidRPr="00C0085B" w:rsidRDefault="00271CFB" w:rsidP="00C0085B">
      <w:r>
        <w:t xml:space="preserve">- </w:t>
      </w:r>
      <w:r w:rsidRPr="00C0085B">
        <w:t>проверять органолептическим способом  качество мяса и домашней птицы и соответствие технологическим требованиям к простым блюдам из мяса и домашней птицы;</w:t>
      </w:r>
    </w:p>
    <w:p w:rsidR="00271CFB" w:rsidRPr="00C0085B" w:rsidRDefault="00271CFB" w:rsidP="00C0085B">
      <w:r>
        <w:t xml:space="preserve">- </w:t>
      </w:r>
      <w:r w:rsidRPr="00C0085B">
        <w:t>выбирать производственный инвентарь и оборудование для приготовления полуфабрикатов и блюд из мяса и домашней птицы;</w:t>
      </w:r>
    </w:p>
    <w:p w:rsidR="00271CFB" w:rsidRPr="00C0085B" w:rsidRDefault="00271CFB" w:rsidP="00C0085B">
      <w:r>
        <w:t xml:space="preserve">- </w:t>
      </w:r>
      <w:r w:rsidRPr="00C0085B">
        <w:t>использовать различные технологии приготовления и оформления блюд из мяса и домашней птицы;</w:t>
      </w:r>
    </w:p>
    <w:p w:rsidR="00271CFB" w:rsidRPr="00C0085B" w:rsidRDefault="00271CFB" w:rsidP="00C0085B">
      <w:r>
        <w:t xml:space="preserve">- </w:t>
      </w:r>
      <w:r w:rsidRPr="00C0085B">
        <w:t>оценивать качество готовых блюд;</w:t>
      </w:r>
    </w:p>
    <w:p w:rsidR="00271CFB" w:rsidRPr="00C0085B" w:rsidRDefault="00271CFB" w:rsidP="00C0085B">
      <w:r w:rsidRPr="00C0085B">
        <w:rPr>
          <w:b/>
          <w:bCs/>
        </w:rPr>
        <w:t>знать:</w:t>
      </w:r>
    </w:p>
    <w:p w:rsidR="00271CFB" w:rsidRPr="00C0085B" w:rsidRDefault="00271CFB" w:rsidP="00C0085B">
      <w:r>
        <w:t xml:space="preserve">- </w:t>
      </w:r>
      <w:r w:rsidRPr="00C0085B">
        <w:t>классификацию, пищевую ценность, требования к качеству сырья, полуфабрикатов и готовых блюд из мяса и домашней птицы;</w:t>
      </w:r>
    </w:p>
    <w:p w:rsidR="00271CFB" w:rsidRPr="00C0085B" w:rsidRDefault="00271CFB" w:rsidP="00C0085B">
      <w:r>
        <w:t xml:space="preserve">- </w:t>
      </w:r>
      <w:r w:rsidRPr="00C0085B">
        <w:t>правила выбора основных продуктов и дополнительных ингредиентов к ним при приготовлении блюд из мяса и домашней птицы;</w:t>
      </w:r>
    </w:p>
    <w:p w:rsidR="00271CFB" w:rsidRPr="00C0085B" w:rsidRDefault="00271CFB" w:rsidP="00C0085B">
      <w:r>
        <w:t xml:space="preserve">- </w:t>
      </w:r>
      <w:r w:rsidRPr="00C0085B">
        <w:t>последовательность выполнения технологических операций при подготовке сырья и приготовлении блюд из мяса и домашней птицы;</w:t>
      </w:r>
    </w:p>
    <w:p w:rsidR="00271CFB" w:rsidRPr="00C0085B" w:rsidRDefault="00271CFB" w:rsidP="00C0085B">
      <w:r>
        <w:t xml:space="preserve">- </w:t>
      </w:r>
      <w:r w:rsidRPr="00C0085B">
        <w:t>правила проведения бракеража;</w:t>
      </w:r>
    </w:p>
    <w:p w:rsidR="00271CFB" w:rsidRPr="00C0085B" w:rsidRDefault="00271CFB" w:rsidP="00C0085B">
      <w:r>
        <w:t xml:space="preserve">- </w:t>
      </w:r>
      <w:r w:rsidRPr="00C0085B">
        <w:t>способы сервировки и варианты оформления, температуру подачи;</w:t>
      </w:r>
    </w:p>
    <w:p w:rsidR="00271CFB" w:rsidRPr="00C0085B" w:rsidRDefault="00271CFB" w:rsidP="00C0085B">
      <w:r>
        <w:t xml:space="preserve">- </w:t>
      </w:r>
      <w:r w:rsidRPr="00C0085B">
        <w:t xml:space="preserve">правила хранения и требования к качеству; </w:t>
      </w:r>
    </w:p>
    <w:p w:rsidR="00271CFB" w:rsidRPr="00C0085B" w:rsidRDefault="00271CFB" w:rsidP="00C0085B">
      <w:r>
        <w:t xml:space="preserve">- </w:t>
      </w:r>
      <w:r w:rsidRPr="00C0085B">
        <w:t>температурный режим и правила охлаждения, замораживания и хранения полуфабрикатов мяса и домашней птицы и готовых блюд;</w:t>
      </w:r>
    </w:p>
    <w:p w:rsidR="00271CFB" w:rsidRPr="00D44C96" w:rsidRDefault="00271CFB" w:rsidP="009862EA">
      <w:r>
        <w:t xml:space="preserve">- </w:t>
      </w:r>
      <w:r w:rsidRPr="00C0085B">
        <w:t>виды необходимого технологического оборудования и производственного инвентаря, правила их безопасного использования</w:t>
      </w:r>
      <w:r>
        <w:t>;</w:t>
      </w:r>
    </w:p>
    <w:p w:rsidR="00271CFB" w:rsidRDefault="00271CFB" w:rsidP="00D44C96">
      <w:r>
        <w:t xml:space="preserve">4.3.7. 6 </w:t>
      </w:r>
      <w:r w:rsidRPr="00D44C96">
        <w:t>Приготовление холодных блюд и закусок</w:t>
      </w:r>
      <w:r>
        <w:t>.</w:t>
      </w:r>
    </w:p>
    <w:p w:rsidR="00271CFB" w:rsidRPr="009862EA" w:rsidRDefault="00271CFB" w:rsidP="009862EA">
      <w:pPr>
        <w:rPr>
          <w:b/>
          <w:bCs/>
        </w:rPr>
      </w:pPr>
      <w:r w:rsidRPr="009862EA">
        <w:rPr>
          <w:b/>
          <w:bCs/>
        </w:rPr>
        <w:t>Иметь практический опыт:</w:t>
      </w:r>
    </w:p>
    <w:p w:rsidR="00271CFB" w:rsidRPr="009862EA" w:rsidRDefault="00271CFB" w:rsidP="009862EA">
      <w:r>
        <w:t xml:space="preserve">- </w:t>
      </w:r>
      <w:r w:rsidRPr="009862EA">
        <w:t>подготовки гастрономических продуктов;</w:t>
      </w:r>
    </w:p>
    <w:p w:rsidR="00271CFB" w:rsidRPr="009862EA" w:rsidRDefault="00271CFB" w:rsidP="009862EA">
      <w:r>
        <w:t xml:space="preserve">- </w:t>
      </w:r>
      <w:r w:rsidRPr="009862EA">
        <w:t>приготовления и оформления холодных блюд и закусок;</w:t>
      </w:r>
    </w:p>
    <w:p w:rsidR="00271CFB" w:rsidRPr="009862EA" w:rsidRDefault="00271CFB" w:rsidP="009862EA">
      <w:r w:rsidRPr="009862EA">
        <w:rPr>
          <w:b/>
          <w:bCs/>
        </w:rPr>
        <w:t>уметь:</w:t>
      </w:r>
    </w:p>
    <w:p w:rsidR="00271CFB" w:rsidRPr="009862EA" w:rsidRDefault="00271CFB" w:rsidP="009862EA">
      <w:r>
        <w:t xml:space="preserve">- </w:t>
      </w:r>
      <w:r w:rsidRPr="009862EA">
        <w:t>проверять органолептическим способом качество гастрономических продуктов;</w:t>
      </w:r>
    </w:p>
    <w:p w:rsidR="00271CFB" w:rsidRPr="009862EA" w:rsidRDefault="00271CFB" w:rsidP="009862EA">
      <w:r>
        <w:t xml:space="preserve">- </w:t>
      </w:r>
      <w:r w:rsidRPr="009862EA">
        <w:t>выбирать производственный инвентарь и оборудование для приготовления холодных блюд и закусок;</w:t>
      </w:r>
    </w:p>
    <w:p w:rsidR="00271CFB" w:rsidRPr="009862EA" w:rsidRDefault="00271CFB" w:rsidP="009862EA">
      <w:r>
        <w:t xml:space="preserve">- </w:t>
      </w:r>
      <w:r w:rsidRPr="009862EA">
        <w:t>использовать различные технологии приготовления и оформления холодных блюд и закусок;</w:t>
      </w:r>
    </w:p>
    <w:p w:rsidR="00271CFB" w:rsidRPr="009862EA" w:rsidRDefault="00271CFB" w:rsidP="009862EA">
      <w:r>
        <w:t xml:space="preserve">- </w:t>
      </w:r>
      <w:r w:rsidRPr="009862EA">
        <w:t>оценивать качество холодных блюд и закусок;</w:t>
      </w:r>
    </w:p>
    <w:p w:rsidR="00271CFB" w:rsidRPr="009862EA" w:rsidRDefault="00271CFB" w:rsidP="009862EA">
      <w:r>
        <w:t xml:space="preserve">- </w:t>
      </w:r>
      <w:r w:rsidRPr="009862EA">
        <w:t>выбирать способы хранения с соблюдением температурного режима;</w:t>
      </w:r>
    </w:p>
    <w:p w:rsidR="00271CFB" w:rsidRPr="009862EA" w:rsidRDefault="00271CFB" w:rsidP="009862EA">
      <w:r w:rsidRPr="009862EA">
        <w:rPr>
          <w:b/>
          <w:bCs/>
        </w:rPr>
        <w:t>знать:</w:t>
      </w:r>
    </w:p>
    <w:p w:rsidR="00271CFB" w:rsidRPr="009862EA" w:rsidRDefault="00271CFB" w:rsidP="009862EA">
      <w:r>
        <w:t xml:space="preserve">- </w:t>
      </w:r>
      <w:r w:rsidRPr="009862EA">
        <w:t>классификацию, пищевую ценность, требования к качеству гастрономических продуктов, используемых для приготовления холодных блюд и закусок;</w:t>
      </w:r>
    </w:p>
    <w:p w:rsidR="00271CFB" w:rsidRPr="009862EA" w:rsidRDefault="00271CFB" w:rsidP="009862EA">
      <w:r>
        <w:t xml:space="preserve">- </w:t>
      </w:r>
      <w:r w:rsidRPr="009862EA">
        <w:t>правила выбора основных гастрономических продуктов и дополнительных ингредиентов к ним при приготовлении холодных блюд и закусок;</w:t>
      </w:r>
    </w:p>
    <w:p w:rsidR="00271CFB" w:rsidRPr="009862EA" w:rsidRDefault="00271CFB" w:rsidP="009862EA">
      <w:r>
        <w:t xml:space="preserve">- </w:t>
      </w:r>
      <w:r w:rsidRPr="009862EA">
        <w:t>последовательность выполнения технологических операций при подготовке сырья и приготовлении холодных блюд и закусок;</w:t>
      </w:r>
    </w:p>
    <w:p w:rsidR="00271CFB" w:rsidRPr="009862EA" w:rsidRDefault="00271CFB" w:rsidP="009862EA">
      <w:r>
        <w:t xml:space="preserve">- </w:t>
      </w:r>
      <w:r w:rsidRPr="009862EA">
        <w:t>правила проведения бракеража;</w:t>
      </w:r>
    </w:p>
    <w:p w:rsidR="00271CFB" w:rsidRPr="009862EA" w:rsidRDefault="00271CFB" w:rsidP="009862EA">
      <w:r>
        <w:t xml:space="preserve">- </w:t>
      </w:r>
      <w:r w:rsidRPr="009862EA">
        <w:t>правила охлаждения и хранения холодных блюд и закусок, температурный режим хранения;</w:t>
      </w:r>
    </w:p>
    <w:p w:rsidR="00271CFB" w:rsidRPr="009862EA" w:rsidRDefault="00271CFB" w:rsidP="009862EA">
      <w:r>
        <w:t xml:space="preserve">- </w:t>
      </w:r>
      <w:r w:rsidRPr="009862EA">
        <w:t>требования к качеству холодных блюд и закусок;</w:t>
      </w:r>
    </w:p>
    <w:p w:rsidR="00271CFB" w:rsidRPr="009862EA" w:rsidRDefault="00271CFB" w:rsidP="009862EA">
      <w:r>
        <w:t xml:space="preserve">- </w:t>
      </w:r>
      <w:r w:rsidRPr="009862EA">
        <w:t>способы сервировки и варианты оформления;</w:t>
      </w:r>
    </w:p>
    <w:p w:rsidR="00271CFB" w:rsidRPr="009862EA" w:rsidRDefault="00271CFB" w:rsidP="009862EA">
      <w:r>
        <w:t xml:space="preserve">- </w:t>
      </w:r>
      <w:r w:rsidRPr="009862EA">
        <w:t>температуру подачи холодных блюд и закусок;</w:t>
      </w:r>
    </w:p>
    <w:p w:rsidR="00271CFB" w:rsidRPr="00D44C96" w:rsidRDefault="00271CFB" w:rsidP="009862EA">
      <w:r>
        <w:t xml:space="preserve">- </w:t>
      </w:r>
      <w:r w:rsidRPr="009862EA">
        <w:t>виды необходимого технологического оборудования и производственного инвентаря, правила их безопасного использования</w:t>
      </w:r>
      <w:r>
        <w:t>;</w:t>
      </w:r>
    </w:p>
    <w:p w:rsidR="00271CFB" w:rsidRDefault="00271CFB" w:rsidP="00D44C96">
      <w:r>
        <w:t xml:space="preserve">4.3.7. 7 </w:t>
      </w:r>
      <w:r w:rsidRPr="00D44C96">
        <w:t>Приготовление сладких блюд и напитков</w:t>
      </w:r>
      <w:r>
        <w:t>.</w:t>
      </w:r>
    </w:p>
    <w:p w:rsidR="00271CFB" w:rsidRPr="009862EA" w:rsidRDefault="00271CFB" w:rsidP="009862EA">
      <w:pPr>
        <w:rPr>
          <w:b/>
          <w:bCs/>
        </w:rPr>
      </w:pPr>
      <w:r w:rsidRPr="009862EA">
        <w:rPr>
          <w:b/>
          <w:bCs/>
        </w:rPr>
        <w:t>Иметь практический опыт:</w:t>
      </w:r>
    </w:p>
    <w:p w:rsidR="00271CFB" w:rsidRPr="009862EA" w:rsidRDefault="00271CFB" w:rsidP="009862EA">
      <w:r>
        <w:t xml:space="preserve">- </w:t>
      </w:r>
      <w:r w:rsidRPr="009862EA">
        <w:t>приготовления сладких блюд;</w:t>
      </w:r>
    </w:p>
    <w:p w:rsidR="00271CFB" w:rsidRPr="009862EA" w:rsidRDefault="00271CFB" w:rsidP="009862EA">
      <w:r>
        <w:t xml:space="preserve">- </w:t>
      </w:r>
      <w:r w:rsidRPr="009862EA">
        <w:t>приготовления напитков;</w:t>
      </w:r>
    </w:p>
    <w:p w:rsidR="00271CFB" w:rsidRPr="009862EA" w:rsidRDefault="00271CFB" w:rsidP="009862EA">
      <w:pPr>
        <w:rPr>
          <w:b/>
          <w:bCs/>
        </w:rPr>
      </w:pPr>
      <w:r w:rsidRPr="009862EA">
        <w:rPr>
          <w:b/>
          <w:bCs/>
        </w:rPr>
        <w:t>уметь:</w:t>
      </w:r>
    </w:p>
    <w:p w:rsidR="00271CFB" w:rsidRPr="009862EA" w:rsidRDefault="00271CFB" w:rsidP="009862EA">
      <w:r>
        <w:t xml:space="preserve">- </w:t>
      </w:r>
      <w:r w:rsidRPr="009862EA">
        <w:t>проверять органолептическим способом качество основных продуктов и дополнительных ингредиентов;</w:t>
      </w:r>
    </w:p>
    <w:p w:rsidR="00271CFB" w:rsidRPr="009862EA" w:rsidRDefault="00271CFB" w:rsidP="009862EA">
      <w:r>
        <w:t xml:space="preserve">- </w:t>
      </w:r>
      <w:r w:rsidRPr="009862EA">
        <w:t>определять их соответствие технологическим требованиям к простым сладким блюдам и напиткам;</w:t>
      </w:r>
    </w:p>
    <w:p w:rsidR="00271CFB" w:rsidRPr="009862EA" w:rsidRDefault="00271CFB" w:rsidP="009862EA">
      <w:r>
        <w:t xml:space="preserve">- </w:t>
      </w:r>
      <w:r w:rsidRPr="009862EA">
        <w:t>выбирать производственный инвентарь и оборудование для приготовления сладких блюд и напитков;</w:t>
      </w:r>
    </w:p>
    <w:p w:rsidR="00271CFB" w:rsidRPr="009862EA" w:rsidRDefault="00271CFB" w:rsidP="009862EA">
      <w:r>
        <w:t xml:space="preserve">- </w:t>
      </w:r>
      <w:r w:rsidRPr="009862EA">
        <w:t>использовать различные технологии приготовления и оформления сладких блюд и напитков;</w:t>
      </w:r>
    </w:p>
    <w:p w:rsidR="00271CFB" w:rsidRPr="009862EA" w:rsidRDefault="00271CFB" w:rsidP="009862EA">
      <w:r>
        <w:t xml:space="preserve">- </w:t>
      </w:r>
      <w:r w:rsidRPr="009862EA">
        <w:t>оценивать качество готовых блюд;</w:t>
      </w:r>
    </w:p>
    <w:p w:rsidR="00271CFB" w:rsidRPr="009862EA" w:rsidRDefault="00271CFB" w:rsidP="009862EA">
      <w:pPr>
        <w:rPr>
          <w:b/>
          <w:bCs/>
        </w:rPr>
      </w:pPr>
      <w:r w:rsidRPr="009862EA">
        <w:rPr>
          <w:b/>
          <w:bCs/>
        </w:rPr>
        <w:t>знать:</w:t>
      </w:r>
    </w:p>
    <w:p w:rsidR="00271CFB" w:rsidRPr="009862EA" w:rsidRDefault="00271CFB" w:rsidP="009862EA">
      <w:r>
        <w:t xml:space="preserve">- </w:t>
      </w:r>
      <w:r w:rsidRPr="009862EA">
        <w:t>классификацию и ассортимент, пищевую ценность, требования к качеству сладких блюд и напитков;</w:t>
      </w:r>
    </w:p>
    <w:p w:rsidR="00271CFB" w:rsidRPr="009862EA" w:rsidRDefault="00271CFB" w:rsidP="009862EA">
      <w:r>
        <w:t xml:space="preserve">- </w:t>
      </w:r>
      <w:r w:rsidRPr="009862EA">
        <w:t>правила выбора основных продуктов и дополнительных ингредиентов к ним при приготовлении сладких блюд и напитков;</w:t>
      </w:r>
    </w:p>
    <w:p w:rsidR="00271CFB" w:rsidRPr="009862EA" w:rsidRDefault="00271CFB" w:rsidP="009862EA">
      <w:r>
        <w:t xml:space="preserve">- </w:t>
      </w:r>
      <w:r w:rsidRPr="009862EA">
        <w:t>последовательность выполнения технологических операций при приготовлении сладких блюд и напитков;</w:t>
      </w:r>
    </w:p>
    <w:p w:rsidR="00271CFB" w:rsidRPr="009862EA" w:rsidRDefault="00271CFB" w:rsidP="009862EA">
      <w:r>
        <w:t xml:space="preserve">- </w:t>
      </w:r>
      <w:r w:rsidRPr="009862EA">
        <w:t>правила проведения бракеража;</w:t>
      </w:r>
    </w:p>
    <w:p w:rsidR="00271CFB" w:rsidRPr="009862EA" w:rsidRDefault="00271CFB" w:rsidP="009862EA">
      <w:r>
        <w:t xml:space="preserve">- </w:t>
      </w:r>
      <w:r w:rsidRPr="009862EA">
        <w:t xml:space="preserve">способы сервировки и варианты оформления, </w:t>
      </w:r>
    </w:p>
    <w:p w:rsidR="00271CFB" w:rsidRPr="009862EA" w:rsidRDefault="00271CFB" w:rsidP="009862EA">
      <w:r>
        <w:t xml:space="preserve">- </w:t>
      </w:r>
      <w:r w:rsidRPr="009862EA">
        <w:t>правила охлаждения и хранения сладких блюд и напитков;</w:t>
      </w:r>
    </w:p>
    <w:p w:rsidR="00271CFB" w:rsidRPr="009862EA" w:rsidRDefault="00271CFB" w:rsidP="009862EA">
      <w:r>
        <w:t xml:space="preserve">- </w:t>
      </w:r>
      <w:r w:rsidRPr="009862EA">
        <w:t>температурный режим хранения сладких блюд и напитков, температуру подачи;</w:t>
      </w:r>
    </w:p>
    <w:p w:rsidR="00271CFB" w:rsidRPr="009862EA" w:rsidRDefault="00271CFB" w:rsidP="009862EA">
      <w:r>
        <w:t xml:space="preserve">- </w:t>
      </w:r>
      <w:r w:rsidRPr="009862EA">
        <w:t xml:space="preserve">требования к качеству сладких блюд и напитков; </w:t>
      </w:r>
    </w:p>
    <w:p w:rsidR="00271CFB" w:rsidRDefault="00271CFB" w:rsidP="009862EA">
      <w:r>
        <w:t xml:space="preserve">- </w:t>
      </w:r>
      <w:r w:rsidRPr="009862EA">
        <w:t>виды необходимого технологического оборудования и производственного инвентаря, правила их безопасного использования</w:t>
      </w:r>
      <w:r>
        <w:t>.</w:t>
      </w:r>
    </w:p>
    <w:p w:rsidR="00271CFB" w:rsidRPr="002D4963" w:rsidRDefault="00271CFB" w:rsidP="009862EA">
      <w:pPr>
        <w:rPr>
          <w:b/>
          <w:bCs/>
        </w:rPr>
      </w:pPr>
      <w:r w:rsidRPr="002D4963">
        <w:rPr>
          <w:b/>
          <w:bCs/>
        </w:rPr>
        <w:t>Кондитер</w:t>
      </w:r>
    </w:p>
    <w:p w:rsidR="00271CFB" w:rsidRPr="00B15FD4" w:rsidRDefault="00271CFB" w:rsidP="00B15FD4">
      <w:pPr>
        <w:rPr>
          <w:b/>
          <w:bCs/>
        </w:rPr>
      </w:pPr>
      <w:r w:rsidRPr="00D44C96">
        <w:rPr>
          <w:b/>
          <w:bCs/>
        </w:rPr>
        <w:t>Вид профессиональной деятельности:</w:t>
      </w:r>
    </w:p>
    <w:p w:rsidR="00271CFB" w:rsidRDefault="00271CFB" w:rsidP="00D44C96">
      <w:r>
        <w:t>4.3.7.</w:t>
      </w:r>
      <w:r w:rsidRPr="00C0085B">
        <w:t>8</w:t>
      </w:r>
      <w:r w:rsidRPr="0004460C">
        <w:t xml:space="preserve"> </w:t>
      </w:r>
      <w:r w:rsidRPr="00D44C96">
        <w:t>Приготовление хлебобулочных</w:t>
      </w:r>
      <w:r>
        <w:t>, мучных и кондитерских изделий.</w:t>
      </w:r>
    </w:p>
    <w:p w:rsidR="00271CFB" w:rsidRPr="00B15FD4" w:rsidRDefault="00271CFB" w:rsidP="00B15FD4">
      <w:pPr>
        <w:rPr>
          <w:b/>
          <w:bCs/>
        </w:rPr>
      </w:pPr>
      <w:r w:rsidRPr="00B15FD4">
        <w:rPr>
          <w:b/>
          <w:bCs/>
        </w:rPr>
        <w:t>Иметь практический опыт:</w:t>
      </w:r>
    </w:p>
    <w:p w:rsidR="00271CFB" w:rsidRPr="00B15FD4" w:rsidRDefault="00271CFB" w:rsidP="00B15FD4">
      <w:r>
        <w:t xml:space="preserve">- </w:t>
      </w:r>
      <w:r w:rsidRPr="00B15FD4">
        <w:t>приготовления хлебобулочных, мучных и кондитерских изделий;</w:t>
      </w:r>
    </w:p>
    <w:p w:rsidR="00271CFB" w:rsidRPr="00B15FD4" w:rsidRDefault="00271CFB" w:rsidP="00B15FD4">
      <w:pPr>
        <w:rPr>
          <w:b/>
          <w:bCs/>
        </w:rPr>
      </w:pPr>
      <w:r w:rsidRPr="00B15FD4">
        <w:rPr>
          <w:b/>
          <w:bCs/>
        </w:rPr>
        <w:t>уметь:</w:t>
      </w:r>
    </w:p>
    <w:p w:rsidR="00271CFB" w:rsidRPr="00B15FD4" w:rsidRDefault="00271CFB" w:rsidP="00B15FD4">
      <w:r>
        <w:t xml:space="preserve">- </w:t>
      </w:r>
      <w:r w:rsidRPr="00B15FD4">
        <w:t>проверять органолептическим способом качество основных продуктов и дополнительных ингредиентов к ним;</w:t>
      </w:r>
    </w:p>
    <w:p w:rsidR="00271CFB" w:rsidRPr="00B15FD4" w:rsidRDefault="00271CFB" w:rsidP="00B15FD4">
      <w:r>
        <w:t xml:space="preserve">- </w:t>
      </w:r>
      <w:r w:rsidRPr="00B15FD4">
        <w:t>определять их соответствие технологическим требованиям к простым хлебобулочным, мучным и кондитерским изделиям;</w:t>
      </w:r>
    </w:p>
    <w:p w:rsidR="00271CFB" w:rsidRPr="00B15FD4" w:rsidRDefault="00271CFB" w:rsidP="00B15FD4">
      <w:r>
        <w:t xml:space="preserve">- </w:t>
      </w:r>
      <w:r w:rsidRPr="00B15FD4">
        <w:t>выбирать производственный инвентарь и оборудование для приготовления хлебобулочных, мучных и кондитерских изделий;</w:t>
      </w:r>
    </w:p>
    <w:p w:rsidR="00271CFB" w:rsidRPr="00B15FD4" w:rsidRDefault="00271CFB" w:rsidP="00B15FD4">
      <w:r>
        <w:t xml:space="preserve">- </w:t>
      </w:r>
      <w:r w:rsidRPr="00B15FD4">
        <w:t xml:space="preserve">использовать различные технологии приготовления и оформления хлебобулочных, мучных и кондитерских изделий; </w:t>
      </w:r>
    </w:p>
    <w:p w:rsidR="00271CFB" w:rsidRPr="00B15FD4" w:rsidRDefault="00271CFB" w:rsidP="00B15FD4">
      <w:r>
        <w:t xml:space="preserve">- </w:t>
      </w:r>
      <w:r w:rsidRPr="00B15FD4">
        <w:t>оценивать качество готовых изделий;</w:t>
      </w:r>
    </w:p>
    <w:p w:rsidR="00271CFB" w:rsidRPr="00B15FD4" w:rsidRDefault="00271CFB" w:rsidP="00B15FD4">
      <w:pPr>
        <w:rPr>
          <w:b/>
          <w:bCs/>
        </w:rPr>
      </w:pPr>
      <w:r w:rsidRPr="00B15FD4">
        <w:rPr>
          <w:b/>
          <w:bCs/>
        </w:rPr>
        <w:t xml:space="preserve">знать: </w:t>
      </w:r>
    </w:p>
    <w:p w:rsidR="00271CFB" w:rsidRPr="00B15FD4" w:rsidRDefault="00271CFB" w:rsidP="00B15FD4">
      <w:r>
        <w:t xml:space="preserve">- </w:t>
      </w:r>
      <w:r w:rsidRPr="00B15FD4">
        <w:t>ассортимент, пищевую ценность, требования к качеству хлебобулочных, мучных и кондитерских изделий;</w:t>
      </w:r>
    </w:p>
    <w:p w:rsidR="00271CFB" w:rsidRPr="00B15FD4" w:rsidRDefault="00271CFB" w:rsidP="00B15FD4">
      <w:r>
        <w:t xml:space="preserve">- </w:t>
      </w:r>
      <w:r w:rsidRPr="00B15FD4">
        <w:t>правила выбора основных продуктов и дополнительных ингредиентов к ним при приготовлении хлебобулочных, мучных и кондитерских изделий;</w:t>
      </w:r>
    </w:p>
    <w:p w:rsidR="00271CFB" w:rsidRPr="00B15FD4" w:rsidRDefault="00271CFB" w:rsidP="00B15FD4">
      <w:r>
        <w:t xml:space="preserve">- </w:t>
      </w:r>
      <w:r w:rsidRPr="00B15FD4">
        <w:t xml:space="preserve">правила безопасного использования и виды необходимого технологического оборудования и производственного инвентаря, </w:t>
      </w:r>
    </w:p>
    <w:p w:rsidR="00271CFB" w:rsidRPr="00B15FD4" w:rsidRDefault="00271CFB" w:rsidP="00B15FD4">
      <w:r>
        <w:t xml:space="preserve">- </w:t>
      </w:r>
      <w:r w:rsidRPr="00B15FD4">
        <w:t>последовательность выполнения технологических операций при подготовке сырья и приготовлении хлебобулочных, мучных и кондитерских изделий;</w:t>
      </w:r>
    </w:p>
    <w:p w:rsidR="00271CFB" w:rsidRPr="00B15FD4" w:rsidRDefault="00271CFB" w:rsidP="00B15FD4">
      <w:r>
        <w:t xml:space="preserve">- </w:t>
      </w:r>
      <w:r w:rsidRPr="00B15FD4">
        <w:t>правила поведения бракеража;</w:t>
      </w:r>
    </w:p>
    <w:p w:rsidR="00271CFB" w:rsidRPr="00B15FD4" w:rsidRDefault="00271CFB" w:rsidP="00B15FD4">
      <w:r>
        <w:t xml:space="preserve">- </w:t>
      </w:r>
      <w:r w:rsidRPr="00B15FD4">
        <w:t>способы отделки и варианты оформления хлебобулочных, мучных и кондитерских изделий;</w:t>
      </w:r>
    </w:p>
    <w:p w:rsidR="00271CFB" w:rsidRPr="00B15FD4" w:rsidRDefault="00271CFB" w:rsidP="00B15FD4">
      <w:r>
        <w:t xml:space="preserve">- </w:t>
      </w:r>
      <w:r w:rsidRPr="00B15FD4">
        <w:t>правила хранения и требования к качеству хлебобулочных, мучных и кондитерских изделий;</w:t>
      </w:r>
    </w:p>
    <w:p w:rsidR="00271CFB" w:rsidRDefault="00271CFB" w:rsidP="00B15FD4">
      <w:r>
        <w:t xml:space="preserve">- </w:t>
      </w:r>
      <w:r w:rsidRPr="00B15FD4">
        <w:t>виды необходимого технологического оборудования и производственного инвентаря, правила их безопасного использования</w:t>
      </w:r>
      <w:r>
        <w:t>.</w:t>
      </w:r>
    </w:p>
    <w:p w:rsidR="00271CFB" w:rsidRPr="002D4963" w:rsidRDefault="00271CFB" w:rsidP="00B15FD4">
      <w:pPr>
        <w:rPr>
          <w:b/>
          <w:bCs/>
        </w:rPr>
      </w:pPr>
      <w:r w:rsidRPr="002D4963">
        <w:rPr>
          <w:b/>
          <w:bCs/>
        </w:rPr>
        <w:t>Официант</w:t>
      </w:r>
    </w:p>
    <w:p w:rsidR="00271CFB" w:rsidRPr="00B15FD4" w:rsidRDefault="00271CFB" w:rsidP="00B15FD4">
      <w:pPr>
        <w:rPr>
          <w:b/>
          <w:bCs/>
        </w:rPr>
      </w:pPr>
      <w:r w:rsidRPr="00D44C96">
        <w:rPr>
          <w:b/>
          <w:bCs/>
        </w:rPr>
        <w:t>Вид профессиональной деятельности:</w:t>
      </w:r>
    </w:p>
    <w:p w:rsidR="00271CFB" w:rsidRPr="00D44C96" w:rsidRDefault="00271CFB" w:rsidP="00D44C96">
      <w:r>
        <w:t>4.3.7.9</w:t>
      </w:r>
      <w:r w:rsidRPr="00D44C96">
        <w:t xml:space="preserve"> Обслуживание потребителей организаций общественного питания</w:t>
      </w:r>
      <w:r>
        <w:t>.</w:t>
      </w:r>
    </w:p>
    <w:p w:rsidR="00271CFB" w:rsidRPr="00AC4B9F" w:rsidRDefault="00271CFB" w:rsidP="00E16646">
      <w:pPr>
        <w:rPr>
          <w:b/>
          <w:bCs/>
        </w:rPr>
      </w:pPr>
      <w:r w:rsidRPr="00AC4B9F">
        <w:rPr>
          <w:b/>
          <w:bCs/>
        </w:rPr>
        <w:t xml:space="preserve">Иметь практический опыт: </w:t>
      </w:r>
    </w:p>
    <w:p w:rsidR="00271CFB" w:rsidRPr="00E16646" w:rsidRDefault="00271CFB" w:rsidP="00E16646">
      <w:r>
        <w:rPr>
          <w:sz w:val="32"/>
          <w:szCs w:val="32"/>
        </w:rPr>
        <w:t xml:space="preserve">- </w:t>
      </w:r>
      <w:r w:rsidRPr="00E16646">
        <w:t>выполнения всех видов работ по подготовке залов организаций общественного питания к обслуживанию в обычном режиме;</w:t>
      </w:r>
    </w:p>
    <w:p w:rsidR="00271CFB" w:rsidRPr="00E16646" w:rsidRDefault="00271CFB" w:rsidP="00E16646">
      <w:r>
        <w:t xml:space="preserve">- </w:t>
      </w:r>
      <w:r w:rsidRPr="00E16646">
        <w:t>встречи, приветствия, размещения гостей  организаций общественного питания за столом, подачи меню;</w:t>
      </w:r>
    </w:p>
    <w:p w:rsidR="00271CFB" w:rsidRPr="00E16646" w:rsidRDefault="00271CFB" w:rsidP="00E16646">
      <w:r>
        <w:t xml:space="preserve">- </w:t>
      </w:r>
      <w:r w:rsidRPr="00E16646">
        <w:t>приема, оформления и выполнения заказа на продукцию и услуги организаций общественного питания;</w:t>
      </w:r>
    </w:p>
    <w:p w:rsidR="00271CFB" w:rsidRPr="00E16646" w:rsidRDefault="00271CFB" w:rsidP="00E16646">
      <w:r>
        <w:t xml:space="preserve">- </w:t>
      </w:r>
      <w:r w:rsidRPr="00E16646">
        <w:t>рекомендации  блюд и напитков гостям при оформлении заказов;</w:t>
      </w:r>
    </w:p>
    <w:p w:rsidR="00271CFB" w:rsidRPr="00E16646" w:rsidRDefault="00271CFB" w:rsidP="00E16646">
      <w:r>
        <w:t xml:space="preserve">- </w:t>
      </w:r>
      <w:r w:rsidRPr="00E16646">
        <w:t>подачи к столу заказанных блюд и напитков разными способами;</w:t>
      </w:r>
    </w:p>
    <w:p w:rsidR="00271CFB" w:rsidRPr="00E16646" w:rsidRDefault="00271CFB" w:rsidP="00E16646">
      <w:r>
        <w:t xml:space="preserve">- </w:t>
      </w:r>
      <w:r w:rsidRPr="00E16646">
        <w:t>расчета с потребителями согласно счету и проводов гостей;</w:t>
      </w:r>
    </w:p>
    <w:p w:rsidR="00271CFB" w:rsidRPr="00E16646" w:rsidRDefault="00271CFB" w:rsidP="00E16646">
      <w:r>
        <w:t xml:space="preserve">- </w:t>
      </w:r>
      <w:r w:rsidRPr="00E16646">
        <w:t>подготовки залов и инвентаря к обслуживанию массовых банкетных мероприятий;</w:t>
      </w:r>
    </w:p>
    <w:p w:rsidR="00271CFB" w:rsidRPr="00E16646" w:rsidRDefault="00271CFB" w:rsidP="00E16646">
      <w:r>
        <w:t xml:space="preserve">- </w:t>
      </w:r>
      <w:r w:rsidRPr="00E16646">
        <w:t>обслуживания массовых банкетных мероприятий официального и неофициального характера;</w:t>
      </w:r>
    </w:p>
    <w:p w:rsidR="00271CFB" w:rsidRPr="00E16646" w:rsidRDefault="00271CFB" w:rsidP="00E16646">
      <w:r>
        <w:t xml:space="preserve">- </w:t>
      </w:r>
      <w:r w:rsidRPr="00E16646">
        <w:t>обслуживания потребителей при использовании специальных форм организации питания;</w:t>
      </w:r>
    </w:p>
    <w:p w:rsidR="00271CFB" w:rsidRPr="00E16646" w:rsidRDefault="00271CFB" w:rsidP="00E16646">
      <w:r>
        <w:t xml:space="preserve">- </w:t>
      </w:r>
      <w:r w:rsidRPr="00E16646">
        <w:t>применения передовых, инновационных методов и форм организации труда;</w:t>
      </w:r>
    </w:p>
    <w:p w:rsidR="00271CFB" w:rsidRPr="00E16646" w:rsidRDefault="00271CFB" w:rsidP="00E16646">
      <w:pPr>
        <w:rPr>
          <w:i/>
          <w:iCs/>
        </w:rPr>
      </w:pPr>
      <w:r w:rsidRPr="00E16646">
        <w:rPr>
          <w:b/>
          <w:bCs/>
        </w:rPr>
        <w:t>уметь:</w:t>
      </w:r>
    </w:p>
    <w:p w:rsidR="00271CFB" w:rsidRPr="00E16646" w:rsidRDefault="00271CFB" w:rsidP="00E16646">
      <w:r>
        <w:t xml:space="preserve">- </w:t>
      </w:r>
      <w:r w:rsidRPr="00E16646">
        <w:t>подготавливать зал и сервировать столы для обслуживания в обычном режиме и на массовых банкетных мероприятиях, в том числе выездных;</w:t>
      </w:r>
    </w:p>
    <w:p w:rsidR="00271CFB" w:rsidRPr="00E16646" w:rsidRDefault="00271CFB" w:rsidP="00E16646">
      <w:r>
        <w:t xml:space="preserve">- </w:t>
      </w:r>
      <w:r w:rsidRPr="00E16646">
        <w:t>осуществлять приём заказа на бронирование столика и продукцию на вынос;</w:t>
      </w:r>
    </w:p>
    <w:p w:rsidR="00271CFB" w:rsidRPr="00E16646" w:rsidRDefault="00271CFB" w:rsidP="00E16646">
      <w:r>
        <w:t xml:space="preserve">- </w:t>
      </w:r>
      <w:r w:rsidRPr="00E16646">
        <w:t>осуществлять приём заказа на блюда и напитки;</w:t>
      </w:r>
    </w:p>
    <w:p w:rsidR="00271CFB" w:rsidRPr="00E16646" w:rsidRDefault="00271CFB" w:rsidP="00E16646">
      <w:r>
        <w:t xml:space="preserve">- </w:t>
      </w:r>
      <w:r w:rsidRPr="00E16646">
        <w:t xml:space="preserve">обслуживать потребителей организаций </w:t>
      </w:r>
    </w:p>
    <w:p w:rsidR="00271CFB" w:rsidRPr="00E16646" w:rsidRDefault="00271CFB" w:rsidP="00E16646">
      <w:r>
        <w:t xml:space="preserve">- </w:t>
      </w:r>
      <w:r w:rsidRPr="00E16646">
        <w:t>общественного питания в обычном режиме и на различных массовых банкетных мероприятиях;</w:t>
      </w:r>
    </w:p>
    <w:p w:rsidR="00271CFB" w:rsidRPr="00E16646" w:rsidRDefault="00271CFB" w:rsidP="00E16646">
      <w:r>
        <w:t xml:space="preserve">- </w:t>
      </w:r>
      <w:r w:rsidRPr="00E16646">
        <w:t>консультировать гостей по составу и методам приготовления блюд, давать рекомендации по выбору вин, крепких спиртных и прочих напитков, их сочетаемости с блюдами;</w:t>
      </w:r>
    </w:p>
    <w:p w:rsidR="00271CFB" w:rsidRPr="00E16646" w:rsidRDefault="00271CFB" w:rsidP="00E16646">
      <w:r>
        <w:t xml:space="preserve">- </w:t>
      </w:r>
      <w:r w:rsidRPr="00E16646">
        <w:t>осуществлять подачу блюд и напитков гостям различными способами;</w:t>
      </w:r>
    </w:p>
    <w:p w:rsidR="00271CFB" w:rsidRPr="00E16646" w:rsidRDefault="00271CFB" w:rsidP="00E16646">
      <w:r>
        <w:t xml:space="preserve">- </w:t>
      </w:r>
      <w:r w:rsidRPr="00E16646">
        <w:t>соблюдать требования к безопасности готовой продукции и техники безопасности в процессе обслуживания потребителей;</w:t>
      </w:r>
    </w:p>
    <w:p w:rsidR="00271CFB" w:rsidRPr="00E16646" w:rsidRDefault="00271CFB" w:rsidP="00E16646">
      <w:r>
        <w:t xml:space="preserve">- </w:t>
      </w:r>
      <w:r w:rsidRPr="00E16646">
        <w:t>предоставлять счёт и производить расчёт с потребителем;</w:t>
      </w:r>
    </w:p>
    <w:p w:rsidR="00271CFB" w:rsidRPr="00E16646" w:rsidRDefault="00271CFB" w:rsidP="00E16646">
      <w:r>
        <w:t xml:space="preserve">- </w:t>
      </w:r>
      <w:r w:rsidRPr="00E16646">
        <w:t>соблюдать правила ресторанного этикета при встрече и приветствии гостей, размещении гостей за столом, обслуживании и прощании с гостями;</w:t>
      </w:r>
    </w:p>
    <w:p w:rsidR="00271CFB" w:rsidRPr="00E16646" w:rsidRDefault="00271CFB" w:rsidP="00E16646">
      <w:r>
        <w:t xml:space="preserve">- </w:t>
      </w:r>
      <w:r w:rsidRPr="00E16646">
        <w:t>соблюдать личную гигиену;</w:t>
      </w:r>
    </w:p>
    <w:p w:rsidR="00271CFB" w:rsidRPr="00E16646" w:rsidRDefault="00271CFB" w:rsidP="00E16646">
      <w:pPr>
        <w:rPr>
          <w:i/>
          <w:iCs/>
        </w:rPr>
      </w:pPr>
      <w:r w:rsidRPr="00E16646">
        <w:rPr>
          <w:b/>
          <w:bCs/>
        </w:rPr>
        <w:t>знать:</w:t>
      </w:r>
    </w:p>
    <w:p w:rsidR="00271CFB" w:rsidRPr="00E16646" w:rsidRDefault="00271CFB" w:rsidP="00E16646">
      <w:r>
        <w:t xml:space="preserve">- </w:t>
      </w:r>
      <w:r w:rsidRPr="00E16646">
        <w:t>виды, типы и классы организаций общественного питания;</w:t>
      </w:r>
    </w:p>
    <w:p w:rsidR="00271CFB" w:rsidRPr="00E16646" w:rsidRDefault="00271CFB" w:rsidP="00E16646">
      <w:r>
        <w:t xml:space="preserve">- </w:t>
      </w:r>
      <w:r w:rsidRPr="00E16646">
        <w:t>основные характеристики торговых и производственных помещений организаций общественного питания;</w:t>
      </w:r>
    </w:p>
    <w:p w:rsidR="00271CFB" w:rsidRPr="00E16646" w:rsidRDefault="00271CFB" w:rsidP="00E16646">
      <w:r>
        <w:t xml:space="preserve">- </w:t>
      </w:r>
      <w:r w:rsidRPr="00E16646">
        <w:t>материально-техническую и информационную базу обслуживания;</w:t>
      </w:r>
    </w:p>
    <w:p w:rsidR="00271CFB" w:rsidRPr="00E16646" w:rsidRDefault="00271CFB" w:rsidP="00E16646">
      <w:r>
        <w:t xml:space="preserve">- </w:t>
      </w:r>
      <w:r w:rsidRPr="00E16646">
        <w:t>правила личной подготовки официанта к обслуживанию;</w:t>
      </w:r>
    </w:p>
    <w:p w:rsidR="00271CFB" w:rsidRPr="00E16646" w:rsidRDefault="00271CFB" w:rsidP="00E16646">
      <w:r>
        <w:t xml:space="preserve">- </w:t>
      </w:r>
      <w:r w:rsidRPr="00E16646">
        <w:t>виды, правила, последовательность и технику сервировки столов;</w:t>
      </w:r>
    </w:p>
    <w:p w:rsidR="00271CFB" w:rsidRPr="00E16646" w:rsidRDefault="00271CFB" w:rsidP="00E16646">
      <w:r>
        <w:t xml:space="preserve">- </w:t>
      </w:r>
      <w:r w:rsidRPr="00E16646">
        <w:t>способы расстановки мебели в торговом зале;</w:t>
      </w:r>
    </w:p>
    <w:p w:rsidR="00271CFB" w:rsidRPr="00E16646" w:rsidRDefault="00271CFB" w:rsidP="00E16646">
      <w:r>
        <w:t xml:space="preserve">- </w:t>
      </w:r>
      <w:r w:rsidRPr="00E16646">
        <w:t>правила подготовки торгового зала, столового белья, посуды и приборов к работе;</w:t>
      </w:r>
    </w:p>
    <w:p w:rsidR="00271CFB" w:rsidRPr="00E16646" w:rsidRDefault="00271CFB" w:rsidP="00E16646">
      <w:r>
        <w:t xml:space="preserve">- </w:t>
      </w:r>
      <w:r w:rsidRPr="00E16646">
        <w:t>методы организации труда официантов;</w:t>
      </w:r>
    </w:p>
    <w:p w:rsidR="00271CFB" w:rsidRPr="00E16646" w:rsidRDefault="00271CFB" w:rsidP="00E16646">
      <w:r>
        <w:t xml:space="preserve">- </w:t>
      </w:r>
      <w:r w:rsidRPr="00E16646">
        <w:t>правила оформления и передачи заказа на производство, бар, буфет;</w:t>
      </w:r>
    </w:p>
    <w:p w:rsidR="00271CFB" w:rsidRPr="00E16646" w:rsidRDefault="00271CFB" w:rsidP="00E16646">
      <w:r>
        <w:t xml:space="preserve">- </w:t>
      </w:r>
      <w:r w:rsidRPr="00E16646">
        <w:t>правила и технику подачи алкогольных и безалкогольных напитков;</w:t>
      </w:r>
    </w:p>
    <w:p w:rsidR="00271CFB" w:rsidRPr="00E16646" w:rsidRDefault="00271CFB" w:rsidP="00E16646">
      <w:r>
        <w:t xml:space="preserve">- </w:t>
      </w:r>
      <w:r w:rsidRPr="00E16646">
        <w:t>способы подачи блюд;</w:t>
      </w:r>
    </w:p>
    <w:p w:rsidR="00271CFB" w:rsidRPr="00E16646" w:rsidRDefault="00271CFB" w:rsidP="00E16646">
      <w:r>
        <w:t xml:space="preserve">- </w:t>
      </w:r>
      <w:r w:rsidRPr="00E16646">
        <w:t>правила, очередность и технику подачи блюд и напитков;</w:t>
      </w:r>
    </w:p>
    <w:p w:rsidR="00271CFB" w:rsidRPr="00E16646" w:rsidRDefault="00271CFB" w:rsidP="00E16646">
      <w:r>
        <w:t xml:space="preserve">- </w:t>
      </w:r>
      <w:r w:rsidRPr="00E16646">
        <w:t>правила и технику уборки использованной посуды;</w:t>
      </w:r>
    </w:p>
    <w:p w:rsidR="00271CFB" w:rsidRPr="00E16646" w:rsidRDefault="00271CFB" w:rsidP="00E16646">
      <w:r>
        <w:t xml:space="preserve">- </w:t>
      </w:r>
      <w:r w:rsidRPr="00E16646">
        <w:t>порядок оформления счетов и расчёта с потребителем;</w:t>
      </w:r>
    </w:p>
    <w:p w:rsidR="00271CFB" w:rsidRPr="00E16646" w:rsidRDefault="00271CFB" w:rsidP="00E16646">
      <w:r>
        <w:t xml:space="preserve">- </w:t>
      </w:r>
      <w:r w:rsidRPr="00E16646">
        <w:t>кулинарную характеристику блюд;</w:t>
      </w:r>
    </w:p>
    <w:p w:rsidR="00271CFB" w:rsidRPr="00E16646" w:rsidRDefault="00271CFB" w:rsidP="00E16646">
      <w:r>
        <w:t xml:space="preserve">- </w:t>
      </w:r>
      <w:r w:rsidRPr="00E16646">
        <w:t>правила сочетаемости напитков и блюд;</w:t>
      </w:r>
    </w:p>
    <w:p w:rsidR="00271CFB" w:rsidRPr="00E16646" w:rsidRDefault="00271CFB" w:rsidP="00E16646">
      <w:r>
        <w:t xml:space="preserve">- </w:t>
      </w:r>
      <w:r w:rsidRPr="00E16646">
        <w:t>требования к качеству, температуре подачи блюд и напитков;</w:t>
      </w:r>
    </w:p>
    <w:p w:rsidR="00271CFB" w:rsidRDefault="00271CFB" w:rsidP="0033012F">
      <w:r>
        <w:t xml:space="preserve">- </w:t>
      </w:r>
      <w:r w:rsidRPr="00E16646">
        <w:t>правила культуры обслуживания, протокола и этикета при взаимодействии официантов с гостями</w:t>
      </w:r>
      <w:r>
        <w:t>.</w:t>
      </w:r>
    </w:p>
    <w:p w:rsidR="00271CFB" w:rsidRPr="0033012F" w:rsidRDefault="00271CFB" w:rsidP="002D4963">
      <w:pPr>
        <w:ind w:firstLine="0"/>
      </w:pPr>
    </w:p>
    <w:p w:rsidR="00271CFB" w:rsidRPr="009B4827" w:rsidRDefault="00271CFB" w:rsidP="002D4963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sz w:val="24"/>
          <w:szCs w:val="24"/>
        </w:rPr>
        <w:br w:type="page"/>
      </w:r>
      <w:r w:rsidRPr="00096AE4">
        <w:rPr>
          <w:b/>
          <w:bCs/>
          <w:sz w:val="32"/>
          <w:szCs w:val="32"/>
        </w:rPr>
        <w:t>1.3 Количество часов на производственную практику</w:t>
      </w:r>
    </w:p>
    <w:p w:rsidR="00271CFB" w:rsidRDefault="00271CFB" w:rsidP="002D4963">
      <w:pPr>
        <w:spacing w:line="240" w:lineRule="auto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(по профилю специальности)</w:t>
      </w:r>
    </w:p>
    <w:p w:rsidR="00271CFB" w:rsidRPr="009B4827" w:rsidRDefault="00271CFB" w:rsidP="00096AE4">
      <w:pPr>
        <w:spacing w:line="240" w:lineRule="auto"/>
        <w:jc w:val="center"/>
        <w:rPr>
          <w:b/>
          <w:bCs/>
          <w:sz w:val="16"/>
          <w:szCs w:val="16"/>
        </w:rPr>
      </w:pPr>
    </w:p>
    <w:p w:rsidR="00271CFB" w:rsidRDefault="00271CFB" w:rsidP="002179CF">
      <w:r>
        <w:rPr>
          <w:b/>
          <w:bCs/>
        </w:rPr>
        <w:t>Всего</w:t>
      </w:r>
      <w:r>
        <w:t xml:space="preserve"> 20</w:t>
      </w:r>
      <w:r w:rsidRPr="00DA26B5">
        <w:t xml:space="preserve"> недель, </w:t>
      </w:r>
      <w:r>
        <w:t xml:space="preserve">720 </w:t>
      </w:r>
      <w:r w:rsidRPr="00DA26B5">
        <w:t>часов</w:t>
      </w:r>
      <w:r>
        <w:t>.</w:t>
      </w:r>
    </w:p>
    <w:p w:rsidR="00271CFB" w:rsidRPr="002422EE" w:rsidRDefault="00271CFB" w:rsidP="002422EE">
      <w:r w:rsidRPr="009B4827">
        <w:rPr>
          <w:b/>
          <w:bCs/>
          <w:lang w:val="en-US"/>
        </w:rPr>
        <w:t>I</w:t>
      </w:r>
      <w:r w:rsidRPr="009B4827">
        <w:rPr>
          <w:b/>
          <w:bCs/>
        </w:rPr>
        <w:t xml:space="preserve"> этап:  </w:t>
      </w:r>
      <w:r w:rsidRPr="002422EE">
        <w:t>на третьем курсе обучения</w:t>
      </w:r>
      <w:r>
        <w:t xml:space="preserve">   </w:t>
      </w:r>
      <w:r w:rsidRPr="002422EE">
        <w:t>в шестом семестре:</w:t>
      </w:r>
    </w:p>
    <w:p w:rsidR="00271CFB" w:rsidRDefault="00271CFB" w:rsidP="002179CF">
      <w:r>
        <w:t>10 недель, 360 часов, из них:</w:t>
      </w:r>
    </w:p>
    <w:p w:rsidR="00271CFB" w:rsidRDefault="00271CFB" w:rsidP="002179CF">
      <w:r>
        <w:t>3 недели, 108 часов - ПМ 02 Организация процесса приготовления и приготовление сложной холодной кулинарной продукции;</w:t>
      </w:r>
    </w:p>
    <w:p w:rsidR="00271CFB" w:rsidRDefault="00271CFB" w:rsidP="002179CF">
      <w:r>
        <w:t>3 недели, 108 часов - ПМ 03 Организация процесса приготовления и приготовление сложной горячей кулинарной продукции;</w:t>
      </w:r>
    </w:p>
    <w:p w:rsidR="00271CFB" w:rsidRDefault="00271CFB" w:rsidP="002179CF">
      <w:r>
        <w:t xml:space="preserve">4 недели, 144 часа - ПМ 07 Выполнение работ по нескольким профессиям рабочих, должностям служащих МДК 07.01 </w:t>
      </w:r>
      <w:r w:rsidRPr="00BC0CE0">
        <w:t>Технология приготовления основной кулинарной продукции</w:t>
      </w:r>
      <w:r>
        <w:t>;</w:t>
      </w:r>
    </w:p>
    <w:p w:rsidR="00271CFB" w:rsidRPr="002422EE" w:rsidRDefault="00271CFB" w:rsidP="002422EE">
      <w:r w:rsidRPr="009B4827">
        <w:rPr>
          <w:b/>
          <w:bCs/>
          <w:lang w:val="en-US"/>
        </w:rPr>
        <w:t>II</w:t>
      </w:r>
      <w:r w:rsidRPr="009B4827">
        <w:rPr>
          <w:b/>
          <w:bCs/>
        </w:rPr>
        <w:t xml:space="preserve"> этап: </w:t>
      </w:r>
      <w:r w:rsidRPr="002422EE">
        <w:t>на четвертом курсе обучения</w:t>
      </w:r>
      <w:r>
        <w:t xml:space="preserve"> </w:t>
      </w:r>
      <w:r w:rsidRPr="002422EE">
        <w:t xml:space="preserve">в седьмом семестре: </w:t>
      </w:r>
    </w:p>
    <w:p w:rsidR="00271CFB" w:rsidRDefault="00271CFB" w:rsidP="002422EE">
      <w:r>
        <w:t>6 недель, 216 часов, из них:</w:t>
      </w:r>
    </w:p>
    <w:p w:rsidR="00271CFB" w:rsidRDefault="00271CFB" w:rsidP="002179CF">
      <w:r>
        <w:t>3 недели, 108 часов - ПМ 04 Организация процесса приготовления и приготовление сложных хлебобулочных мучных кондитерских изделий;</w:t>
      </w:r>
      <w:r>
        <w:tab/>
      </w:r>
    </w:p>
    <w:p w:rsidR="00271CFB" w:rsidRDefault="00271CFB" w:rsidP="002179CF">
      <w:r>
        <w:t>2 недели, 72 часа -  ПМ 05«Организация процесса приготовления и приготовление сложных холодных и горячих десертов»;</w:t>
      </w:r>
      <w:r>
        <w:tab/>
      </w:r>
    </w:p>
    <w:p w:rsidR="00271CFB" w:rsidRPr="008171E2" w:rsidRDefault="00271CFB" w:rsidP="002179CF">
      <w:r>
        <w:t xml:space="preserve">1 неделя, 36 часов - ПМ 07 Выполнение работ по нескольким профессиям рабочих, должностям служащих МДК 07.02 </w:t>
      </w:r>
      <w:r w:rsidRPr="00BC0CE0">
        <w:t>Технология приготовления хлебобулочных, мучных и кондитерских изделий</w:t>
      </w:r>
      <w:r>
        <w:t>;</w:t>
      </w:r>
    </w:p>
    <w:p w:rsidR="00271CFB" w:rsidRDefault="00271CFB" w:rsidP="002179CF">
      <w:r w:rsidRPr="009B4827">
        <w:rPr>
          <w:b/>
          <w:bCs/>
          <w:lang w:val="en-US"/>
        </w:rPr>
        <w:t>III</w:t>
      </w:r>
      <w:r w:rsidRPr="009B4827">
        <w:rPr>
          <w:b/>
          <w:bCs/>
        </w:rPr>
        <w:t xml:space="preserve"> этап:</w:t>
      </w:r>
      <w:r>
        <w:tab/>
      </w:r>
      <w:r w:rsidRPr="002422EE">
        <w:t>на четвертом курсе обучения</w:t>
      </w:r>
      <w:r w:rsidRPr="002422EE">
        <w:tab/>
        <w:t>в восьмом семестре</w:t>
      </w:r>
      <w:r>
        <w:t>:</w:t>
      </w:r>
    </w:p>
    <w:p w:rsidR="00271CFB" w:rsidRPr="0033012F" w:rsidRDefault="00271CFB" w:rsidP="002179CF">
      <w:r>
        <w:t>4 недели, 144 часа, из них:</w:t>
      </w:r>
      <w:r w:rsidRPr="002422EE">
        <w:tab/>
      </w:r>
    </w:p>
    <w:p w:rsidR="00271CFB" w:rsidRDefault="00271CFB" w:rsidP="002179CF">
      <w:r>
        <w:t>1 неделя, 36 часов -  ПМ 04 Организация процесса приготовления и приготовление сложных хлебобулочных мучных кондитерских изделий;</w:t>
      </w:r>
      <w:r>
        <w:tab/>
      </w:r>
    </w:p>
    <w:p w:rsidR="00271CFB" w:rsidRDefault="00271CFB" w:rsidP="002179CF">
      <w:r>
        <w:t xml:space="preserve">1 неделя, 36 часов - ПМ 07 Выполнение работ по нескольким профессиям рабочих, должностям служащих МДК 07.03 </w:t>
      </w:r>
      <w:r w:rsidRPr="00BC0CE0">
        <w:t>Обслуживание потребителей организаций общественного питания</w:t>
      </w:r>
    </w:p>
    <w:p w:rsidR="00271CFB" w:rsidRDefault="00271CFB" w:rsidP="002179CF">
      <w:r>
        <w:t>2 недели, 72 часа - ПМ 06 Организация работы структурного подразделения.</w:t>
      </w:r>
    </w:p>
    <w:p w:rsidR="00271CFB" w:rsidRDefault="00271CFB" w:rsidP="002179CF">
      <w:pPr>
        <w:ind w:firstLine="0"/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71CFB" w:rsidRPr="009B4827" w:rsidRDefault="00271CFB" w:rsidP="002B797C">
      <w:pPr>
        <w:spacing w:line="240" w:lineRule="auto"/>
        <w:jc w:val="center"/>
        <w:rPr>
          <w:b/>
          <w:bCs/>
          <w:sz w:val="32"/>
          <w:szCs w:val="32"/>
        </w:rPr>
      </w:pPr>
      <w:r w:rsidRPr="009B4827">
        <w:rPr>
          <w:b/>
          <w:bCs/>
          <w:sz w:val="32"/>
          <w:szCs w:val="32"/>
        </w:rPr>
        <w:t>2 РЕЗУЛЬТАТЫ ПРАКТИКИ</w:t>
      </w:r>
    </w:p>
    <w:p w:rsidR="00271CFB" w:rsidRPr="009B4827" w:rsidRDefault="00271CFB" w:rsidP="004F1F1D">
      <w:pPr>
        <w:spacing w:line="240" w:lineRule="auto"/>
        <w:rPr>
          <w:b/>
          <w:bCs/>
          <w:sz w:val="16"/>
          <w:szCs w:val="16"/>
        </w:rPr>
      </w:pPr>
    </w:p>
    <w:p w:rsidR="00271CFB" w:rsidRPr="0033012F" w:rsidRDefault="00271CFB" w:rsidP="0033012F">
      <w:pPr>
        <w:spacing w:line="240" w:lineRule="auto"/>
      </w:pPr>
      <w:r w:rsidRPr="00DA26B5">
        <w:t xml:space="preserve">Результатом </w:t>
      </w:r>
      <w:r>
        <w:t xml:space="preserve">производственной </w:t>
      </w:r>
      <w:r w:rsidRPr="00DA26B5">
        <w:t>практики</w:t>
      </w:r>
      <w:r>
        <w:t xml:space="preserve"> (по профилю специальности) является освоение общих</w:t>
      </w:r>
      <w:r w:rsidRPr="00DA26B5">
        <w:t xml:space="preserve"> (ОК) компетенций:</w:t>
      </w:r>
    </w:p>
    <w:p w:rsidR="00271CFB" w:rsidRPr="009B4827" w:rsidRDefault="00271CFB" w:rsidP="004F1F1D">
      <w:pPr>
        <w:spacing w:line="240" w:lineRule="auto"/>
        <w:rPr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62"/>
        <w:gridCol w:w="7097"/>
      </w:tblGrid>
      <w:tr w:rsidR="00271CFB" w:rsidRPr="00DA26B5">
        <w:tc>
          <w:tcPr>
            <w:tcW w:w="3027" w:type="dxa"/>
          </w:tcPr>
          <w:p w:rsidR="00271CFB" w:rsidRPr="00DA26B5" w:rsidRDefault="00271CFB" w:rsidP="00B2457F">
            <w:pPr>
              <w:spacing w:line="240" w:lineRule="auto"/>
            </w:pPr>
            <w:r w:rsidRPr="00DA26B5">
              <w:t>Код</w:t>
            </w:r>
          </w:p>
        </w:tc>
        <w:tc>
          <w:tcPr>
            <w:tcW w:w="7593" w:type="dxa"/>
          </w:tcPr>
          <w:p w:rsidR="00271CFB" w:rsidRPr="00DA26B5" w:rsidRDefault="00271CFB" w:rsidP="00B2457F">
            <w:pPr>
              <w:spacing w:line="240" w:lineRule="auto"/>
            </w:pPr>
            <w:r w:rsidRPr="00DA26B5">
              <w:t>Наименование результатов практики</w:t>
            </w:r>
          </w:p>
        </w:tc>
      </w:tr>
      <w:tr w:rsidR="00271CFB" w:rsidRPr="00DA26B5">
        <w:tc>
          <w:tcPr>
            <w:tcW w:w="3027" w:type="dxa"/>
          </w:tcPr>
          <w:p w:rsidR="00271CFB" w:rsidRPr="00DA26B5" w:rsidRDefault="00271CFB" w:rsidP="00B2457F">
            <w:pPr>
              <w:spacing w:line="240" w:lineRule="auto"/>
            </w:pPr>
            <w:r>
              <w:t>ОК</w:t>
            </w:r>
            <w:r>
              <w:rPr>
                <w:lang w:val="en-US"/>
              </w:rPr>
              <w:t xml:space="preserve"> </w:t>
            </w:r>
            <w:r>
              <w:t>1</w:t>
            </w:r>
          </w:p>
        </w:tc>
        <w:tc>
          <w:tcPr>
            <w:tcW w:w="7593" w:type="dxa"/>
          </w:tcPr>
          <w:p w:rsidR="00271CFB" w:rsidRPr="00DA26B5" w:rsidRDefault="00271CFB" w:rsidP="002179CF">
            <w:pPr>
              <w:spacing w:line="240" w:lineRule="auto"/>
              <w:ind w:firstLine="0"/>
              <w:jc w:val="left"/>
            </w:pPr>
            <w:r w:rsidRPr="002179CF"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71CFB" w:rsidRPr="00DA26B5">
        <w:tc>
          <w:tcPr>
            <w:tcW w:w="3027" w:type="dxa"/>
          </w:tcPr>
          <w:p w:rsidR="00271CFB" w:rsidRPr="009B4827" w:rsidRDefault="00271CFB" w:rsidP="00B2457F">
            <w:pPr>
              <w:spacing w:line="240" w:lineRule="auto"/>
              <w:rPr>
                <w:lang w:val="en-US"/>
              </w:rPr>
            </w:pPr>
            <w:r>
              <w:t>ОК</w:t>
            </w:r>
            <w:r>
              <w:rPr>
                <w:lang w:val="en-US"/>
              </w:rPr>
              <w:t xml:space="preserve"> </w:t>
            </w:r>
            <w:r w:rsidRPr="002179CF">
              <w:t>2</w:t>
            </w:r>
          </w:p>
        </w:tc>
        <w:tc>
          <w:tcPr>
            <w:tcW w:w="7593" w:type="dxa"/>
          </w:tcPr>
          <w:p w:rsidR="00271CFB" w:rsidRPr="00DA26B5" w:rsidRDefault="00271CFB" w:rsidP="002179CF">
            <w:pPr>
              <w:spacing w:line="240" w:lineRule="auto"/>
              <w:ind w:firstLine="0"/>
              <w:jc w:val="left"/>
            </w:pPr>
            <w:r w:rsidRPr="002179CF"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271CFB" w:rsidRPr="00DA26B5">
        <w:tc>
          <w:tcPr>
            <w:tcW w:w="3027" w:type="dxa"/>
          </w:tcPr>
          <w:p w:rsidR="00271CFB" w:rsidRPr="009B4827" w:rsidRDefault="00271CFB" w:rsidP="00B2457F">
            <w:pPr>
              <w:spacing w:line="240" w:lineRule="auto"/>
              <w:rPr>
                <w:lang w:val="en-US"/>
              </w:rPr>
            </w:pPr>
            <w:r>
              <w:t>ОК</w:t>
            </w:r>
            <w:r>
              <w:rPr>
                <w:lang w:val="en-US"/>
              </w:rPr>
              <w:t xml:space="preserve"> </w:t>
            </w:r>
            <w:r>
              <w:t>3</w:t>
            </w:r>
          </w:p>
        </w:tc>
        <w:tc>
          <w:tcPr>
            <w:tcW w:w="7593" w:type="dxa"/>
          </w:tcPr>
          <w:p w:rsidR="00271CFB" w:rsidRPr="00DA26B5" w:rsidRDefault="00271CFB" w:rsidP="002179CF">
            <w:pPr>
              <w:spacing w:line="240" w:lineRule="auto"/>
              <w:ind w:firstLine="0"/>
              <w:jc w:val="left"/>
            </w:pPr>
            <w:r w:rsidRPr="002179CF"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271CFB" w:rsidRPr="00DA26B5">
        <w:tc>
          <w:tcPr>
            <w:tcW w:w="3027" w:type="dxa"/>
          </w:tcPr>
          <w:p w:rsidR="00271CFB" w:rsidRPr="009B4827" w:rsidRDefault="00271CFB" w:rsidP="00B2457F">
            <w:pPr>
              <w:spacing w:line="240" w:lineRule="auto"/>
              <w:rPr>
                <w:lang w:val="en-US"/>
              </w:rPr>
            </w:pPr>
            <w:r>
              <w:t>ОК</w:t>
            </w:r>
            <w:r>
              <w:rPr>
                <w:lang w:val="en-US"/>
              </w:rPr>
              <w:t xml:space="preserve"> </w:t>
            </w:r>
            <w:r>
              <w:t>4</w:t>
            </w:r>
          </w:p>
        </w:tc>
        <w:tc>
          <w:tcPr>
            <w:tcW w:w="7593" w:type="dxa"/>
          </w:tcPr>
          <w:p w:rsidR="00271CFB" w:rsidRPr="00DA26B5" w:rsidRDefault="00271CFB" w:rsidP="002B797C">
            <w:pPr>
              <w:spacing w:line="240" w:lineRule="auto"/>
              <w:ind w:firstLine="0"/>
              <w:jc w:val="left"/>
            </w:pPr>
            <w:r w:rsidRPr="002B797C"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271CFB" w:rsidRPr="00DA26B5">
        <w:tc>
          <w:tcPr>
            <w:tcW w:w="3027" w:type="dxa"/>
          </w:tcPr>
          <w:p w:rsidR="00271CFB" w:rsidRPr="009B4827" w:rsidRDefault="00271CFB" w:rsidP="00B2457F">
            <w:pPr>
              <w:spacing w:line="240" w:lineRule="auto"/>
              <w:rPr>
                <w:lang w:val="en-US"/>
              </w:rPr>
            </w:pPr>
            <w:r>
              <w:t>ОК</w:t>
            </w:r>
            <w:r>
              <w:rPr>
                <w:lang w:val="en-US"/>
              </w:rPr>
              <w:t xml:space="preserve"> </w:t>
            </w:r>
            <w:r>
              <w:t>5</w:t>
            </w:r>
          </w:p>
        </w:tc>
        <w:tc>
          <w:tcPr>
            <w:tcW w:w="7593" w:type="dxa"/>
          </w:tcPr>
          <w:p w:rsidR="00271CFB" w:rsidRPr="00DA26B5" w:rsidRDefault="00271CFB" w:rsidP="002B797C">
            <w:pPr>
              <w:spacing w:line="240" w:lineRule="auto"/>
              <w:ind w:firstLine="0"/>
              <w:jc w:val="left"/>
            </w:pPr>
            <w:r w:rsidRPr="002B797C"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271CFB" w:rsidRPr="00DA26B5">
        <w:tc>
          <w:tcPr>
            <w:tcW w:w="3027" w:type="dxa"/>
          </w:tcPr>
          <w:p w:rsidR="00271CFB" w:rsidRPr="009B4827" w:rsidRDefault="00271CFB" w:rsidP="00B2457F">
            <w:pPr>
              <w:spacing w:line="240" w:lineRule="auto"/>
              <w:rPr>
                <w:lang w:val="en-US"/>
              </w:rPr>
            </w:pPr>
            <w:r>
              <w:t>ОК</w:t>
            </w:r>
            <w:r>
              <w:rPr>
                <w:lang w:val="en-US"/>
              </w:rPr>
              <w:t xml:space="preserve"> </w:t>
            </w:r>
            <w:r>
              <w:t>6</w:t>
            </w:r>
          </w:p>
        </w:tc>
        <w:tc>
          <w:tcPr>
            <w:tcW w:w="7593" w:type="dxa"/>
          </w:tcPr>
          <w:p w:rsidR="00271CFB" w:rsidRPr="00DA26B5" w:rsidRDefault="00271CFB" w:rsidP="002B797C">
            <w:pPr>
              <w:spacing w:line="240" w:lineRule="auto"/>
              <w:ind w:firstLine="0"/>
              <w:jc w:val="left"/>
            </w:pPr>
            <w:r w:rsidRPr="002B797C"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271CFB" w:rsidRPr="00DA26B5">
        <w:tc>
          <w:tcPr>
            <w:tcW w:w="3027" w:type="dxa"/>
          </w:tcPr>
          <w:p w:rsidR="00271CFB" w:rsidRPr="009B4827" w:rsidRDefault="00271CFB" w:rsidP="00B2457F">
            <w:pPr>
              <w:spacing w:line="240" w:lineRule="auto"/>
              <w:rPr>
                <w:lang w:val="en-US"/>
              </w:rPr>
            </w:pPr>
            <w:r>
              <w:t>ОК</w:t>
            </w:r>
            <w:r>
              <w:rPr>
                <w:lang w:val="en-US"/>
              </w:rPr>
              <w:t xml:space="preserve"> </w:t>
            </w:r>
            <w:r>
              <w:t>7</w:t>
            </w:r>
          </w:p>
        </w:tc>
        <w:tc>
          <w:tcPr>
            <w:tcW w:w="7593" w:type="dxa"/>
          </w:tcPr>
          <w:p w:rsidR="00271CFB" w:rsidRPr="00DA26B5" w:rsidRDefault="00271CFB" w:rsidP="002B797C">
            <w:pPr>
              <w:spacing w:line="240" w:lineRule="auto"/>
              <w:ind w:firstLine="0"/>
              <w:jc w:val="left"/>
            </w:pPr>
            <w:r w:rsidRPr="002B797C"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271CFB" w:rsidRPr="00DA26B5">
        <w:tc>
          <w:tcPr>
            <w:tcW w:w="3027" w:type="dxa"/>
          </w:tcPr>
          <w:p w:rsidR="00271CFB" w:rsidRPr="009B4827" w:rsidRDefault="00271CFB" w:rsidP="00B2457F">
            <w:pPr>
              <w:spacing w:line="240" w:lineRule="auto"/>
              <w:rPr>
                <w:lang w:val="en-US"/>
              </w:rPr>
            </w:pPr>
            <w:r>
              <w:t>ОК</w:t>
            </w:r>
            <w:r>
              <w:rPr>
                <w:lang w:val="en-US"/>
              </w:rPr>
              <w:t xml:space="preserve"> </w:t>
            </w:r>
            <w:r>
              <w:t>8</w:t>
            </w:r>
          </w:p>
        </w:tc>
        <w:tc>
          <w:tcPr>
            <w:tcW w:w="7593" w:type="dxa"/>
          </w:tcPr>
          <w:p w:rsidR="00271CFB" w:rsidRPr="00DA26B5" w:rsidRDefault="00271CFB" w:rsidP="002B797C">
            <w:pPr>
              <w:spacing w:line="240" w:lineRule="auto"/>
              <w:ind w:firstLine="0"/>
              <w:jc w:val="left"/>
            </w:pPr>
            <w:r w:rsidRPr="002B797C"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271CFB" w:rsidRPr="00DA26B5">
        <w:tc>
          <w:tcPr>
            <w:tcW w:w="3027" w:type="dxa"/>
          </w:tcPr>
          <w:p w:rsidR="00271CFB" w:rsidRPr="009B4827" w:rsidRDefault="00271CFB" w:rsidP="00B2457F">
            <w:pPr>
              <w:spacing w:line="240" w:lineRule="auto"/>
              <w:rPr>
                <w:lang w:val="en-US"/>
              </w:rPr>
            </w:pPr>
            <w:r>
              <w:t>ОК</w:t>
            </w:r>
            <w:r>
              <w:rPr>
                <w:lang w:val="en-US"/>
              </w:rPr>
              <w:t xml:space="preserve"> </w:t>
            </w:r>
            <w:r>
              <w:t>9</w:t>
            </w:r>
          </w:p>
        </w:tc>
        <w:tc>
          <w:tcPr>
            <w:tcW w:w="7593" w:type="dxa"/>
          </w:tcPr>
          <w:p w:rsidR="00271CFB" w:rsidRPr="00DA26B5" w:rsidRDefault="00271CFB" w:rsidP="002B797C">
            <w:pPr>
              <w:spacing w:line="240" w:lineRule="auto"/>
              <w:ind w:firstLine="0"/>
              <w:jc w:val="left"/>
            </w:pPr>
            <w:r w:rsidRPr="002B797C"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271CFB" w:rsidRPr="00DA26B5" w:rsidRDefault="00271CFB" w:rsidP="004F1F1D">
      <w:pPr>
        <w:spacing w:line="240" w:lineRule="auto"/>
      </w:pPr>
    </w:p>
    <w:p w:rsidR="00271CFB" w:rsidRPr="00DA26B5" w:rsidRDefault="00271CFB" w:rsidP="004F1F1D">
      <w:pPr>
        <w:spacing w:line="240" w:lineRule="auto"/>
      </w:pPr>
      <w:r>
        <w:br w:type="page"/>
        <w:t xml:space="preserve">Профессиональных </w:t>
      </w:r>
      <w:r w:rsidRPr="00DA26B5">
        <w:t>(ПК) компетенций:</w:t>
      </w:r>
    </w:p>
    <w:p w:rsidR="00271CFB" w:rsidRPr="00DA26B5" w:rsidRDefault="00271CFB" w:rsidP="004F1F1D">
      <w:pPr>
        <w:spacing w:line="240" w:lineRule="auto"/>
      </w:pPr>
    </w:p>
    <w:tbl>
      <w:tblPr>
        <w:tblW w:w="5132" w:type="pct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3060"/>
        <w:gridCol w:w="1620"/>
        <w:gridCol w:w="5433"/>
      </w:tblGrid>
      <w:tr w:rsidR="00271CFB" w:rsidRPr="00DA26B5" w:rsidTr="009B4827">
        <w:tc>
          <w:tcPr>
            <w:tcW w:w="1513" w:type="pct"/>
          </w:tcPr>
          <w:p w:rsidR="00271CFB" w:rsidRPr="00DA26B5" w:rsidRDefault="00271CFB" w:rsidP="002B797C">
            <w:pPr>
              <w:spacing w:line="240" w:lineRule="auto"/>
              <w:jc w:val="center"/>
            </w:pPr>
            <w:r w:rsidRPr="00DA26B5">
              <w:t>Вид профессиональной деятельности</w:t>
            </w:r>
          </w:p>
        </w:tc>
        <w:tc>
          <w:tcPr>
            <w:tcW w:w="801" w:type="pct"/>
          </w:tcPr>
          <w:p w:rsidR="00271CFB" w:rsidRPr="00DA26B5" w:rsidRDefault="00271CFB" w:rsidP="002B797C">
            <w:pPr>
              <w:spacing w:line="240" w:lineRule="auto"/>
              <w:ind w:firstLine="0"/>
              <w:jc w:val="center"/>
            </w:pPr>
            <w:r w:rsidRPr="00DA26B5">
              <w:t>Код</w:t>
            </w:r>
          </w:p>
        </w:tc>
        <w:tc>
          <w:tcPr>
            <w:tcW w:w="2686" w:type="pct"/>
          </w:tcPr>
          <w:p w:rsidR="00271CFB" w:rsidRPr="00DA26B5" w:rsidRDefault="00271CFB" w:rsidP="00B2457F">
            <w:pPr>
              <w:spacing w:line="240" w:lineRule="auto"/>
            </w:pPr>
            <w:r w:rsidRPr="00DA26B5">
              <w:t>Наименование результатов практики</w:t>
            </w:r>
          </w:p>
        </w:tc>
      </w:tr>
      <w:tr w:rsidR="00271CFB" w:rsidRPr="00DA26B5" w:rsidTr="009B4827">
        <w:trPr>
          <w:trHeight w:val="743"/>
        </w:trPr>
        <w:tc>
          <w:tcPr>
            <w:tcW w:w="1513" w:type="pct"/>
            <w:vMerge w:val="restart"/>
          </w:tcPr>
          <w:p w:rsidR="00271CFB" w:rsidRPr="002B797C" w:rsidRDefault="00271CFB" w:rsidP="004678BF">
            <w:pPr>
              <w:spacing w:line="240" w:lineRule="auto"/>
              <w:ind w:firstLine="0"/>
              <w:jc w:val="center"/>
            </w:pPr>
            <w:r w:rsidRPr="002B797C">
              <w:t>Организация процесса приготовления и приготовление сложной холодной кулинарной продукции.</w:t>
            </w:r>
          </w:p>
          <w:p w:rsidR="00271CFB" w:rsidRPr="00DA26B5" w:rsidRDefault="00271CFB" w:rsidP="00B2457F">
            <w:pPr>
              <w:spacing w:line="240" w:lineRule="auto"/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:rsidR="00271CFB" w:rsidRPr="00DA26B5" w:rsidRDefault="00271CFB" w:rsidP="00142778">
            <w:pPr>
              <w:spacing w:line="240" w:lineRule="auto"/>
              <w:ind w:firstLine="0"/>
              <w:jc w:val="center"/>
            </w:pPr>
            <w:r>
              <w:t>ПК 2.1</w:t>
            </w:r>
          </w:p>
        </w:tc>
        <w:tc>
          <w:tcPr>
            <w:tcW w:w="2686" w:type="pct"/>
            <w:tcBorders>
              <w:bottom w:val="single" w:sz="4" w:space="0" w:color="auto"/>
            </w:tcBorders>
          </w:tcPr>
          <w:p w:rsidR="00271CFB" w:rsidRPr="00DA26B5" w:rsidRDefault="00271CFB" w:rsidP="002B797C">
            <w:pPr>
              <w:spacing w:line="240" w:lineRule="auto"/>
              <w:ind w:firstLine="0"/>
            </w:pPr>
            <w:r w:rsidRPr="002B797C">
              <w:t>Организовывать и проводить приготовление канапе, легких и сложных холодных закусок.</w:t>
            </w:r>
          </w:p>
        </w:tc>
      </w:tr>
      <w:tr w:rsidR="00271CFB" w:rsidRPr="00DA26B5" w:rsidTr="009B4827">
        <w:trPr>
          <w:trHeight w:val="945"/>
        </w:trPr>
        <w:tc>
          <w:tcPr>
            <w:tcW w:w="1513" w:type="pct"/>
            <w:vMerge/>
          </w:tcPr>
          <w:p w:rsidR="00271CFB" w:rsidRPr="002B797C" w:rsidRDefault="00271CFB" w:rsidP="002B797C">
            <w:pPr>
              <w:spacing w:line="240" w:lineRule="auto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2B797C">
            <w:pPr>
              <w:spacing w:line="240" w:lineRule="auto"/>
              <w:ind w:firstLine="0"/>
              <w:jc w:val="center"/>
            </w:pPr>
          </w:p>
          <w:p w:rsidR="00271CFB" w:rsidRDefault="00271CFB" w:rsidP="002B797C">
            <w:pPr>
              <w:spacing w:line="240" w:lineRule="auto"/>
              <w:ind w:firstLine="0"/>
              <w:jc w:val="center"/>
            </w:pPr>
            <w:r>
              <w:t xml:space="preserve">ПК </w:t>
            </w:r>
            <w:r w:rsidRPr="002B797C">
              <w:t>2.2</w:t>
            </w:r>
          </w:p>
          <w:p w:rsidR="00271CFB" w:rsidRPr="002B797C" w:rsidRDefault="00271CFB" w:rsidP="002B797C">
            <w:pPr>
              <w:jc w:val="center"/>
            </w:pP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2B797C" w:rsidRDefault="00271CFB" w:rsidP="002B797C">
            <w:pPr>
              <w:spacing w:line="240" w:lineRule="auto"/>
              <w:ind w:firstLine="0"/>
            </w:pPr>
            <w:r w:rsidRPr="002B797C">
              <w:t>Организовывать и проводить приготовление сложных холодных блюд из рыбы, мяса и сельскохозяйственной (домашней) птицы.</w:t>
            </w:r>
          </w:p>
        </w:tc>
      </w:tr>
      <w:tr w:rsidR="00271CFB" w:rsidRPr="00DA26B5" w:rsidTr="009B4827">
        <w:trPr>
          <w:trHeight w:val="707"/>
        </w:trPr>
        <w:tc>
          <w:tcPr>
            <w:tcW w:w="1513" w:type="pct"/>
            <w:vMerge/>
          </w:tcPr>
          <w:p w:rsidR="00271CFB" w:rsidRPr="002B797C" w:rsidRDefault="00271CFB" w:rsidP="002B797C">
            <w:pPr>
              <w:spacing w:line="240" w:lineRule="auto"/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:rsidR="00271CFB" w:rsidRDefault="00271CFB" w:rsidP="00142778">
            <w:pPr>
              <w:spacing w:line="240" w:lineRule="auto"/>
              <w:ind w:firstLine="0"/>
              <w:jc w:val="center"/>
            </w:pPr>
          </w:p>
          <w:p w:rsidR="00271CFB" w:rsidRDefault="00271CFB" w:rsidP="00142778">
            <w:pPr>
              <w:spacing w:line="240" w:lineRule="auto"/>
              <w:ind w:firstLine="0"/>
              <w:jc w:val="center"/>
            </w:pPr>
            <w:r>
              <w:t xml:space="preserve">ПК </w:t>
            </w:r>
            <w:r w:rsidRPr="002B797C">
              <w:t>2.3</w:t>
            </w:r>
          </w:p>
        </w:tc>
        <w:tc>
          <w:tcPr>
            <w:tcW w:w="2686" w:type="pct"/>
            <w:tcBorders>
              <w:top w:val="single" w:sz="4" w:space="0" w:color="auto"/>
            </w:tcBorders>
          </w:tcPr>
          <w:p w:rsidR="00271CFB" w:rsidRPr="002B797C" w:rsidRDefault="00271CFB" w:rsidP="002B797C">
            <w:pPr>
              <w:spacing w:line="240" w:lineRule="auto"/>
              <w:ind w:firstLine="0"/>
            </w:pPr>
            <w:r w:rsidRPr="002B797C">
              <w:t>Организовывать и проводить приготовление сложных холодных соусов.</w:t>
            </w:r>
          </w:p>
        </w:tc>
      </w:tr>
      <w:tr w:rsidR="00271CFB" w:rsidRPr="00DA26B5" w:rsidTr="009B4827">
        <w:trPr>
          <w:trHeight w:val="990"/>
        </w:trPr>
        <w:tc>
          <w:tcPr>
            <w:tcW w:w="1513" w:type="pct"/>
            <w:vMerge w:val="restart"/>
          </w:tcPr>
          <w:p w:rsidR="00271CFB" w:rsidRPr="004678BF" w:rsidRDefault="00271CFB" w:rsidP="004678BF">
            <w:pPr>
              <w:spacing w:line="240" w:lineRule="auto"/>
              <w:ind w:firstLine="0"/>
              <w:jc w:val="center"/>
            </w:pPr>
            <w:r w:rsidRPr="004678BF">
              <w:t>Организация процесса приготовления и приготовление сложной горячей кулинарной продукции.</w:t>
            </w:r>
          </w:p>
          <w:p w:rsidR="00271CFB" w:rsidRPr="00DA26B5" w:rsidRDefault="00271CFB" w:rsidP="00B2457F">
            <w:pPr>
              <w:spacing w:line="240" w:lineRule="auto"/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:rsidR="00271CFB" w:rsidRPr="00DA26B5" w:rsidRDefault="00271CFB" w:rsidP="00142778">
            <w:pPr>
              <w:spacing w:line="240" w:lineRule="auto"/>
              <w:ind w:firstLine="0"/>
              <w:jc w:val="center"/>
            </w:pPr>
            <w:r>
              <w:t xml:space="preserve">ПК </w:t>
            </w:r>
            <w:r w:rsidRPr="004678BF">
              <w:t>3.1</w:t>
            </w:r>
          </w:p>
        </w:tc>
        <w:tc>
          <w:tcPr>
            <w:tcW w:w="2686" w:type="pct"/>
            <w:tcBorders>
              <w:bottom w:val="single" w:sz="4" w:space="0" w:color="auto"/>
            </w:tcBorders>
          </w:tcPr>
          <w:p w:rsidR="00271CFB" w:rsidRPr="004678BF" w:rsidRDefault="00271CFB" w:rsidP="004678BF">
            <w:pPr>
              <w:spacing w:line="240" w:lineRule="auto"/>
              <w:ind w:firstLine="0"/>
            </w:pPr>
            <w:r w:rsidRPr="004678BF">
              <w:t>Организовывать и проводить приготовление сложных супов.</w:t>
            </w:r>
          </w:p>
          <w:p w:rsidR="00271CFB" w:rsidRPr="00DA26B5" w:rsidRDefault="00271CFB" w:rsidP="00B2457F">
            <w:pPr>
              <w:spacing w:line="240" w:lineRule="auto"/>
            </w:pPr>
          </w:p>
        </w:tc>
      </w:tr>
      <w:tr w:rsidR="00271CFB" w:rsidRPr="00DA26B5" w:rsidTr="009B4827">
        <w:trPr>
          <w:trHeight w:val="701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line="240" w:lineRule="auto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DA26B5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3.2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4678BF">
            <w:pPr>
              <w:spacing w:line="240" w:lineRule="auto"/>
              <w:ind w:firstLine="0"/>
            </w:pPr>
            <w:r w:rsidRPr="004678BF">
              <w:t>Организовывать и проводить приготовление сложных горячих соусов.</w:t>
            </w:r>
          </w:p>
        </w:tc>
      </w:tr>
      <w:tr w:rsidR="00271CFB" w:rsidRPr="00DA26B5" w:rsidTr="009B4827">
        <w:trPr>
          <w:trHeight w:val="692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line="240" w:lineRule="auto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DA26B5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3.3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4678BF">
            <w:pPr>
              <w:spacing w:line="240" w:lineRule="auto"/>
              <w:ind w:firstLine="0"/>
            </w:pPr>
            <w:r w:rsidRPr="004678BF">
              <w:t>Организовывать и проводить приготовление сложных блюд из овощей, грибов и сыра.</w:t>
            </w:r>
          </w:p>
        </w:tc>
      </w:tr>
      <w:tr w:rsidR="00271CFB" w:rsidRPr="00DA26B5" w:rsidTr="009B4827">
        <w:trPr>
          <w:trHeight w:val="1086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line="240" w:lineRule="auto"/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:rsidR="00271CFB" w:rsidRPr="00DA26B5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3.4</w:t>
            </w:r>
          </w:p>
        </w:tc>
        <w:tc>
          <w:tcPr>
            <w:tcW w:w="2686" w:type="pct"/>
            <w:tcBorders>
              <w:top w:val="single" w:sz="4" w:space="0" w:color="auto"/>
            </w:tcBorders>
          </w:tcPr>
          <w:p w:rsidR="00271CFB" w:rsidRPr="004678BF" w:rsidRDefault="00271CFB" w:rsidP="004678BF">
            <w:pPr>
              <w:spacing w:line="240" w:lineRule="auto"/>
              <w:ind w:firstLine="0"/>
            </w:pPr>
            <w:r w:rsidRPr="004678BF">
              <w:t>Организовывать и проводить приготовление сложных блюд из рыбы, мяса и сельскохозяйственной (домашней) птицы.</w:t>
            </w:r>
          </w:p>
        </w:tc>
      </w:tr>
      <w:tr w:rsidR="00271CFB" w:rsidRPr="00DA26B5" w:rsidTr="009B4827">
        <w:trPr>
          <w:trHeight w:val="915"/>
        </w:trPr>
        <w:tc>
          <w:tcPr>
            <w:tcW w:w="1513" w:type="pct"/>
            <w:vMerge w:val="restart"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  <w:r w:rsidRPr="004678BF">
              <w:t>Организация процесса приготовления и приготовление сложных хлебобулочных, мучных кондитерских изделий.</w:t>
            </w:r>
          </w:p>
          <w:p w:rsidR="00271CFB" w:rsidRPr="00DA26B5" w:rsidRDefault="00271CFB" w:rsidP="00B2457F">
            <w:pPr>
              <w:spacing w:line="240" w:lineRule="auto"/>
            </w:pPr>
          </w:p>
        </w:tc>
        <w:tc>
          <w:tcPr>
            <w:tcW w:w="801" w:type="pct"/>
            <w:tcBorders>
              <w:bottom w:val="single" w:sz="4" w:space="0" w:color="auto"/>
            </w:tcBorders>
          </w:tcPr>
          <w:p w:rsidR="00271CFB" w:rsidRPr="00DA26B5" w:rsidRDefault="00271CFB" w:rsidP="00142778">
            <w:pPr>
              <w:spacing w:line="240" w:lineRule="auto"/>
              <w:ind w:firstLine="0"/>
              <w:jc w:val="center"/>
            </w:pPr>
            <w:r>
              <w:t xml:space="preserve">ПК </w:t>
            </w:r>
            <w:r w:rsidRPr="004678BF">
              <w:t>4.1</w:t>
            </w:r>
          </w:p>
        </w:tc>
        <w:tc>
          <w:tcPr>
            <w:tcW w:w="2686" w:type="pct"/>
            <w:tcBorders>
              <w:bottom w:val="single" w:sz="4" w:space="0" w:color="auto"/>
            </w:tcBorders>
          </w:tcPr>
          <w:p w:rsidR="00271CFB" w:rsidRPr="00DA26B5" w:rsidRDefault="00271CFB" w:rsidP="004678BF">
            <w:pPr>
              <w:spacing w:before="100" w:beforeAutospacing="1" w:after="100" w:afterAutospacing="1" w:line="240" w:lineRule="auto"/>
              <w:ind w:firstLine="0"/>
            </w:pPr>
            <w:r w:rsidRPr="004678BF">
              <w:t>Организовывать и проводить приготовление сдобных хлебобулочных изделий и праздничного хлеба.</w:t>
            </w:r>
          </w:p>
        </w:tc>
      </w:tr>
      <w:tr w:rsidR="00271CFB" w:rsidRPr="00DA26B5" w:rsidTr="009B4827">
        <w:trPr>
          <w:trHeight w:val="885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4.2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</w:pPr>
            <w:r w:rsidRPr="004678BF">
              <w:t>Организовывать и проводить приготовление сложных мучных кондитерских изделий и праздничных тортов.</w:t>
            </w:r>
          </w:p>
        </w:tc>
      </w:tr>
      <w:tr w:rsidR="00271CFB" w:rsidRPr="00DA26B5" w:rsidTr="009B4827">
        <w:trPr>
          <w:trHeight w:val="721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4.3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</w:pPr>
            <w:r w:rsidRPr="004678BF">
              <w:t>Организовывать и проводить приготовление мелкоштучных кондитерских изделий.</w:t>
            </w:r>
          </w:p>
        </w:tc>
      </w:tr>
      <w:tr w:rsidR="00271CFB" w:rsidRPr="00DA26B5" w:rsidTr="009B4827">
        <w:trPr>
          <w:trHeight w:val="892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4.4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</w:pPr>
            <w:r w:rsidRPr="004678BF">
              <w:t>Организовывать и проводить приготовление сложных отделочных</w:t>
            </w:r>
            <w:r>
              <w:t xml:space="preserve"> </w:t>
            </w:r>
            <w:r w:rsidRPr="004678BF">
              <w:t>полуфабрикатов, использовать их в оформлении.</w:t>
            </w:r>
          </w:p>
        </w:tc>
      </w:tr>
      <w:tr w:rsidR="00271CFB" w:rsidRPr="00DA26B5" w:rsidTr="009B4827">
        <w:trPr>
          <w:trHeight w:val="660"/>
        </w:trPr>
        <w:tc>
          <w:tcPr>
            <w:tcW w:w="1513" w:type="pct"/>
            <w:vMerge w:val="restart"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  <w:r w:rsidRPr="004678BF">
              <w:t>Организация процесса приготовления и приготовление сложных холодных и горячих десертов.</w:t>
            </w: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ind w:firstLine="0"/>
              <w:jc w:val="center"/>
            </w:pPr>
            <w:r w:rsidRPr="004678BF">
              <w:t>ПК 5.1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</w:pPr>
            <w:r w:rsidRPr="004678BF">
              <w:t>Организовывать и проводить приготовление сложных холодных десертов.</w:t>
            </w:r>
          </w:p>
        </w:tc>
      </w:tr>
      <w:tr w:rsidR="00271CFB" w:rsidRPr="00DA26B5" w:rsidTr="009B4827">
        <w:trPr>
          <w:trHeight w:val="681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FB7A63" w:rsidRDefault="00271CFB" w:rsidP="00FB7A63">
            <w:pPr>
              <w:ind w:firstLine="0"/>
              <w:jc w:val="center"/>
            </w:pPr>
            <w:r w:rsidRPr="004678BF">
              <w:t>ПК 5.2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FB7A63" w:rsidRDefault="00271CFB" w:rsidP="00FB7A63">
            <w:pPr>
              <w:spacing w:before="100" w:beforeAutospacing="1" w:after="100" w:afterAutospacing="1" w:line="240" w:lineRule="auto"/>
              <w:ind w:firstLine="0"/>
            </w:pPr>
            <w:r w:rsidRPr="004678BF">
              <w:t>Организовывать и проводить приготовление сложных горячих десертов</w:t>
            </w:r>
            <w:r>
              <w:t>.</w:t>
            </w:r>
          </w:p>
        </w:tc>
      </w:tr>
      <w:tr w:rsidR="00271CFB" w:rsidRPr="00DA26B5" w:rsidTr="009B4827">
        <w:trPr>
          <w:trHeight w:val="690"/>
        </w:trPr>
        <w:tc>
          <w:tcPr>
            <w:tcW w:w="1513" w:type="pct"/>
            <w:vMerge w:val="restart"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  <w:r w:rsidRPr="004678BF">
              <w:t>Организация работы структурного подразделения.</w:t>
            </w:r>
          </w:p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6.1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spacing w:before="100" w:beforeAutospacing="1" w:after="100" w:afterAutospacing="1" w:line="240" w:lineRule="auto"/>
              <w:ind w:firstLine="0"/>
              <w:jc w:val="left"/>
            </w:pPr>
            <w:r w:rsidRPr="004678BF">
              <w:t>Участвовать в планировании основных показателей производства.</w:t>
            </w:r>
          </w:p>
        </w:tc>
      </w:tr>
      <w:tr w:rsidR="00271CFB" w:rsidRPr="00DA26B5" w:rsidTr="009B4827">
        <w:trPr>
          <w:trHeight w:val="615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6.2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spacing w:before="100" w:beforeAutospacing="1" w:after="100" w:afterAutospacing="1" w:line="240" w:lineRule="auto"/>
              <w:ind w:firstLine="0"/>
              <w:jc w:val="left"/>
            </w:pPr>
            <w:r w:rsidRPr="004678BF">
              <w:t>Планировать выполнение работ исполнителями.</w:t>
            </w:r>
          </w:p>
        </w:tc>
      </w:tr>
      <w:tr w:rsidR="00271CFB" w:rsidRPr="00DA26B5" w:rsidTr="009B4827">
        <w:trPr>
          <w:trHeight w:val="390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6.3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spacing w:before="100" w:beforeAutospacing="1" w:after="100" w:afterAutospacing="1" w:line="240" w:lineRule="auto"/>
              <w:ind w:firstLine="0"/>
              <w:jc w:val="left"/>
            </w:pPr>
            <w:r w:rsidRPr="004678BF">
              <w:t>Организовывать работу трудового коллектива.</w:t>
            </w:r>
          </w:p>
        </w:tc>
      </w:tr>
      <w:tr w:rsidR="00271CFB" w:rsidRPr="00DA26B5" w:rsidTr="009B4827">
        <w:trPr>
          <w:trHeight w:val="762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ind w:firstLine="0"/>
              <w:jc w:val="center"/>
            </w:pPr>
            <w:r>
              <w:t xml:space="preserve">ПК </w:t>
            </w:r>
            <w:r w:rsidRPr="004678BF">
              <w:t>6.4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left"/>
            </w:pPr>
            <w:r w:rsidRPr="004678BF">
              <w:t>Контролировать ход и оценивать результаты выполнения работ исполнителями.</w:t>
            </w:r>
          </w:p>
        </w:tc>
      </w:tr>
      <w:tr w:rsidR="00271CFB" w:rsidRPr="00DA26B5" w:rsidTr="009B4827">
        <w:trPr>
          <w:trHeight w:val="582"/>
        </w:trPr>
        <w:tc>
          <w:tcPr>
            <w:tcW w:w="1513" w:type="pct"/>
            <w:vMerge/>
          </w:tcPr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ind w:firstLine="0"/>
              <w:jc w:val="center"/>
            </w:pPr>
            <w:r w:rsidRPr="004678BF">
              <w:t>ПК 6.5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spacing w:before="100" w:beforeAutospacing="1" w:after="100" w:afterAutospacing="1" w:line="240" w:lineRule="auto"/>
              <w:ind w:firstLine="0"/>
              <w:jc w:val="left"/>
            </w:pPr>
            <w:r w:rsidRPr="004678BF">
              <w:t>Вести утвержденную учетно-отчетную документацию.</w:t>
            </w:r>
          </w:p>
        </w:tc>
      </w:tr>
      <w:tr w:rsidR="00271CFB" w:rsidRPr="00DA26B5" w:rsidTr="009B4827">
        <w:trPr>
          <w:trHeight w:val="945"/>
        </w:trPr>
        <w:tc>
          <w:tcPr>
            <w:tcW w:w="1513" w:type="pct"/>
            <w:vMerge w:val="restart"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  <w:r w:rsidRPr="00142778">
              <w:t>Выполнение работ по одной или нескольким профессиям рабочих, должностям служащих.</w:t>
            </w:r>
          </w:p>
          <w:p w:rsidR="00271CFB" w:rsidRPr="004678BF" w:rsidRDefault="00271CFB" w:rsidP="004678BF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4678BF">
            <w:pPr>
              <w:ind w:firstLine="0"/>
            </w:pPr>
            <w:r w:rsidRPr="00847426">
              <w:t>ПК</w:t>
            </w:r>
            <w:r>
              <w:t>7</w:t>
            </w:r>
            <w:r w:rsidRPr="00847426">
              <w:t>.1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678BF" w:rsidRDefault="00271CFB" w:rsidP="00142778">
            <w:pPr>
              <w:spacing w:line="240" w:lineRule="auto"/>
              <w:ind w:firstLine="0"/>
            </w:pPr>
            <w:r w:rsidRPr="00847426">
              <w:t>Производить первичную обработку, нарезку и формовку традиционных видов овощей и плодов, подготовку пряностей и приправ.</w:t>
            </w:r>
          </w:p>
        </w:tc>
      </w:tr>
      <w:tr w:rsidR="00271CFB" w:rsidRPr="00DA26B5" w:rsidTr="009B4827">
        <w:trPr>
          <w:trHeight w:val="97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142778">
            <w:pPr>
              <w:ind w:firstLine="0"/>
            </w:pPr>
            <w:r w:rsidRPr="00847426">
              <w:t>ПК</w:t>
            </w:r>
            <w:r>
              <w:t xml:space="preserve"> 7.2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142778">
            <w:pPr>
              <w:spacing w:line="240" w:lineRule="auto"/>
              <w:ind w:firstLine="0"/>
            </w:pPr>
            <w:r w:rsidRPr="00847426">
              <w:t>Готовить и оформлять основные и простые блюда и гарниры из традиционных видов овощей и грибов.</w:t>
            </w:r>
          </w:p>
        </w:tc>
      </w:tr>
      <w:tr w:rsidR="00271CFB" w:rsidRPr="00DA26B5" w:rsidTr="009B4827">
        <w:trPr>
          <w:trHeight w:val="960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142778">
            <w:pPr>
              <w:ind w:firstLine="0"/>
            </w:pPr>
            <w:r>
              <w:t>ПК 7.3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142778" w:rsidRDefault="00271CFB" w:rsidP="00142778">
            <w:pPr>
              <w:spacing w:line="240" w:lineRule="auto"/>
              <w:ind w:firstLine="0"/>
            </w:pPr>
            <w:r>
              <w:t>Производить подготовку зерновых продуктов, жиров, сахара, муки, яиц, молока для приготовления блюд и гарниров.</w:t>
            </w:r>
          </w:p>
        </w:tc>
      </w:tr>
      <w:tr w:rsidR="00271CFB" w:rsidRPr="00DA26B5" w:rsidTr="009B4827">
        <w:trPr>
          <w:trHeight w:val="701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7.4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F75B9D" w:rsidRDefault="00271CFB" w:rsidP="00E4007C">
            <w:pPr>
              <w:spacing w:line="240" w:lineRule="auto"/>
              <w:ind w:firstLine="0"/>
              <w:rPr>
                <w:b/>
                <w:bCs/>
              </w:rPr>
            </w:pPr>
            <w:r>
              <w:t>Готовить и оформлять каши и гарниры из круп и риса, простые блюда из бобовых и кукурузы.</w:t>
            </w:r>
          </w:p>
        </w:tc>
      </w:tr>
      <w:tr w:rsidR="00271CFB" w:rsidRPr="00DA26B5" w:rsidTr="009B4827">
        <w:trPr>
          <w:trHeight w:val="690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7.5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и оформлять простые блюда и гарниры из макаронных изделий.</w:t>
            </w:r>
          </w:p>
        </w:tc>
      </w:tr>
      <w:tr w:rsidR="00271CFB" w:rsidRPr="00DA26B5" w:rsidTr="009B4827">
        <w:trPr>
          <w:trHeight w:val="58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7.6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и оформлять простые блюда из яиц и творога.</w:t>
            </w:r>
          </w:p>
        </w:tc>
      </w:tr>
      <w:tr w:rsidR="00271CFB" w:rsidRPr="00DA26B5" w:rsidTr="009B4827">
        <w:trPr>
          <w:trHeight w:val="76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</w:t>
            </w:r>
            <w:r>
              <w:rPr>
                <w:b/>
                <w:bCs/>
              </w:rPr>
              <w:t> </w:t>
            </w:r>
            <w:r>
              <w:t>7.7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и оформлять простые мучные блюда из теста с фаршем.</w:t>
            </w:r>
          </w:p>
        </w:tc>
      </w:tr>
      <w:tr w:rsidR="00271CFB" w:rsidRPr="00DA26B5" w:rsidTr="009B4827">
        <w:trPr>
          <w:trHeight w:val="22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7.8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бульоны и отвары.</w:t>
            </w:r>
          </w:p>
        </w:tc>
      </w:tr>
      <w:tr w:rsidR="00271CFB" w:rsidRPr="00DA26B5" w:rsidTr="009B4827">
        <w:trPr>
          <w:trHeight w:val="40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7.9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простые супы.</w:t>
            </w:r>
          </w:p>
        </w:tc>
      </w:tr>
      <w:tr w:rsidR="00271CFB" w:rsidRPr="00DA26B5" w:rsidTr="009B4827">
        <w:trPr>
          <w:trHeight w:val="58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7.10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отдельные компоненты для соусов и соусные полуфабрикаты.</w:t>
            </w:r>
          </w:p>
        </w:tc>
      </w:tr>
      <w:tr w:rsidR="00271CFB" w:rsidRPr="00DA26B5" w:rsidTr="009B4827">
        <w:trPr>
          <w:trHeight w:val="38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93A7A" w:rsidRDefault="00271CFB" w:rsidP="00493A7A">
            <w:pPr>
              <w:ind w:firstLine="0"/>
              <w:rPr>
                <w:b/>
                <w:bCs/>
              </w:rPr>
            </w:pPr>
            <w:r>
              <w:t>ПК 7.11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простые холодные и горячие соусы.</w:t>
            </w:r>
          </w:p>
        </w:tc>
      </w:tr>
      <w:tr w:rsidR="00271CFB" w:rsidRPr="00DA26B5" w:rsidTr="009B4827">
        <w:trPr>
          <w:trHeight w:val="58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7.12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Производить обработку рыбы с костным скелетом.</w:t>
            </w:r>
          </w:p>
        </w:tc>
      </w:tr>
      <w:tr w:rsidR="00271CFB" w:rsidRPr="00DA26B5" w:rsidTr="009B4827">
        <w:trPr>
          <w:trHeight w:val="690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7.13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Производить приготовление или подготовку полуфабрикатов из рыбы с костным скелетом.</w:t>
            </w:r>
          </w:p>
        </w:tc>
      </w:tr>
      <w:tr w:rsidR="00271CFB" w:rsidRPr="00DA26B5" w:rsidTr="009B4827">
        <w:trPr>
          <w:trHeight w:val="697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</w:t>
            </w:r>
            <w:r>
              <w:rPr>
                <w:b/>
                <w:bCs/>
              </w:rPr>
              <w:t> </w:t>
            </w:r>
            <w:r>
              <w:t>7.14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и оформлять простые блюда из рыбы с костным скелетом.</w:t>
            </w:r>
          </w:p>
        </w:tc>
      </w:tr>
      <w:tr w:rsidR="00271CFB" w:rsidRPr="00DA26B5" w:rsidTr="009B4827">
        <w:trPr>
          <w:trHeight w:val="717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E4007C">
            <w:pPr>
              <w:ind w:firstLine="0"/>
            </w:pPr>
            <w:r>
              <w:t>ПК 7.15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E4007C" w:rsidRDefault="00271CFB" w:rsidP="00E4007C">
            <w:pPr>
              <w:spacing w:line="240" w:lineRule="auto"/>
              <w:ind w:firstLine="0"/>
            </w:pPr>
            <w:r>
              <w:t>Производить подготовку полуфабрикатов из мяса, мясных продуктов и домашней птицы.</w:t>
            </w:r>
          </w:p>
        </w:tc>
      </w:tr>
      <w:tr w:rsidR="00271CFB" w:rsidRPr="00DA26B5" w:rsidTr="009B4827">
        <w:trPr>
          <w:trHeight w:val="960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7.16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  <w:rPr>
                <w:b/>
                <w:bCs/>
              </w:rPr>
            </w:pPr>
            <w:r>
              <w:t>Производить обработку и приготовление основных полуфабрикатов из мяса, мясопродуктов и домашней птицы.</w:t>
            </w:r>
          </w:p>
        </w:tc>
      </w:tr>
      <w:tr w:rsidR="00271CFB" w:rsidRPr="00DA26B5" w:rsidTr="009B4827">
        <w:trPr>
          <w:trHeight w:val="79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7.17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и оформлять простые блюда из мяса и мясных продуктов.</w:t>
            </w:r>
          </w:p>
        </w:tc>
      </w:tr>
      <w:tr w:rsidR="00271CFB" w:rsidRPr="00DA26B5" w:rsidTr="009B4827">
        <w:trPr>
          <w:trHeight w:val="730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</w:t>
            </w:r>
            <w:r>
              <w:rPr>
                <w:b/>
                <w:bCs/>
              </w:rPr>
              <w:t> </w:t>
            </w:r>
            <w:r>
              <w:t>7.18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spacing w:line="240" w:lineRule="auto"/>
              <w:ind w:firstLine="0"/>
            </w:pPr>
            <w:r>
              <w:t>Готовить и оформлять простые блюда из домашней птицы.</w:t>
            </w:r>
          </w:p>
        </w:tc>
      </w:tr>
      <w:tr w:rsidR="00271CFB" w:rsidRPr="00DA26B5" w:rsidTr="009B4827">
        <w:trPr>
          <w:trHeight w:val="762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7.19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493A7A">
            <w:pPr>
              <w:spacing w:line="240" w:lineRule="auto"/>
              <w:ind w:firstLine="0"/>
            </w:pPr>
            <w:r>
              <w:t>Готовить бутерброды и гастрономические продукты порциями.</w:t>
            </w:r>
          </w:p>
        </w:tc>
      </w:tr>
      <w:tr w:rsidR="00271CFB" w:rsidRPr="00DA26B5" w:rsidTr="009B4827">
        <w:trPr>
          <w:trHeight w:val="473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7.20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93A7A" w:rsidRDefault="00271CFB" w:rsidP="00493A7A">
            <w:pPr>
              <w:spacing w:line="240" w:lineRule="auto"/>
              <w:ind w:firstLine="0"/>
              <w:rPr>
                <w:b/>
                <w:bCs/>
              </w:rPr>
            </w:pPr>
            <w:r>
              <w:t>Готовить и оформлять салаты.</w:t>
            </w:r>
          </w:p>
        </w:tc>
      </w:tr>
      <w:tr w:rsidR="00271CFB" w:rsidRPr="00DA26B5" w:rsidTr="009B4827">
        <w:trPr>
          <w:trHeight w:val="64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7.21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493A7A">
            <w:pPr>
              <w:spacing w:line="240" w:lineRule="auto"/>
              <w:ind w:firstLine="0"/>
            </w:pPr>
            <w:r>
              <w:t>Готовить и оформлять простые холодные закуски.</w:t>
            </w:r>
          </w:p>
        </w:tc>
      </w:tr>
      <w:tr w:rsidR="00271CFB" w:rsidRPr="00DA26B5" w:rsidTr="009B4827">
        <w:trPr>
          <w:trHeight w:val="679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7.22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93A7A" w:rsidRDefault="00271CFB" w:rsidP="00493A7A">
            <w:pPr>
              <w:spacing w:line="240" w:lineRule="auto"/>
              <w:ind w:firstLine="0"/>
            </w:pPr>
            <w:r>
              <w:t>Готовить и оформлять простые холодные блюда.</w:t>
            </w:r>
          </w:p>
        </w:tc>
      </w:tr>
      <w:tr w:rsidR="00271CFB" w:rsidRPr="00DA26B5" w:rsidTr="009B4827">
        <w:trPr>
          <w:trHeight w:val="713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7.23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493A7A">
            <w:pPr>
              <w:spacing w:line="240" w:lineRule="auto"/>
              <w:ind w:firstLine="0"/>
            </w:pPr>
            <w:r>
              <w:t>Готовить и оформлять простые холодные и горячие сладкие блюда.</w:t>
            </w:r>
          </w:p>
        </w:tc>
      </w:tr>
      <w:tr w:rsidR="00271CFB" w:rsidRPr="00DA26B5" w:rsidTr="009B4827">
        <w:trPr>
          <w:trHeight w:val="359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7.24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E4007C" w:rsidRDefault="00271CFB" w:rsidP="00E4007C">
            <w:pPr>
              <w:spacing w:line="240" w:lineRule="auto"/>
              <w:ind w:firstLine="0"/>
            </w:pPr>
            <w:r>
              <w:t>Готовить простые горячие напитки.</w:t>
            </w:r>
          </w:p>
        </w:tc>
      </w:tr>
      <w:tr w:rsidR="00271CFB" w:rsidRPr="00DA26B5" w:rsidTr="009B4827">
        <w:trPr>
          <w:trHeight w:val="58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7.25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spacing w:line="240" w:lineRule="auto"/>
              <w:ind w:firstLine="0"/>
            </w:pPr>
            <w:r>
              <w:t>Готовить и оформлять простые холодные напитки.</w:t>
            </w:r>
          </w:p>
        </w:tc>
      </w:tr>
      <w:tr w:rsidR="00271CFB" w:rsidRPr="00DA26B5" w:rsidTr="009B4827">
        <w:trPr>
          <w:trHeight w:val="76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7.26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93A7A" w:rsidRDefault="00271CFB" w:rsidP="00493A7A">
            <w:pPr>
              <w:spacing w:line="240" w:lineRule="auto"/>
              <w:ind w:firstLine="0"/>
            </w:pPr>
            <w:r>
              <w:t>Готовить и оформлять простые хлебобулочные изделия и хлеб.</w:t>
            </w:r>
          </w:p>
        </w:tc>
      </w:tr>
      <w:tr w:rsidR="00271CFB" w:rsidRPr="00DA26B5" w:rsidTr="009B4827">
        <w:trPr>
          <w:trHeight w:val="69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7.27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493A7A">
            <w:pPr>
              <w:spacing w:line="240" w:lineRule="auto"/>
              <w:ind w:firstLine="0"/>
              <w:rPr>
                <w:b/>
                <w:bCs/>
              </w:rPr>
            </w:pPr>
            <w:r>
              <w:t>Готовить и оформлять основные мучные кондитерские изделия.</w:t>
            </w:r>
          </w:p>
        </w:tc>
      </w:tr>
      <w:tr w:rsidR="00271CFB" w:rsidRPr="00DA26B5" w:rsidTr="009B4827">
        <w:trPr>
          <w:trHeight w:val="61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7.28</w:t>
            </w:r>
          </w:p>
        </w:tc>
        <w:tc>
          <w:tcPr>
            <w:tcW w:w="2686" w:type="pct"/>
            <w:tcBorders>
              <w:top w:val="single" w:sz="4" w:space="0" w:color="auto"/>
            </w:tcBorders>
          </w:tcPr>
          <w:p w:rsidR="00271CFB" w:rsidRDefault="00271CFB" w:rsidP="00493A7A">
            <w:pPr>
              <w:spacing w:line="240" w:lineRule="auto"/>
              <w:ind w:firstLine="0"/>
            </w:pPr>
            <w:r>
              <w:t>Готовить и оформлять печенье, пряники, коврижки.</w:t>
            </w:r>
          </w:p>
        </w:tc>
      </w:tr>
      <w:tr w:rsidR="00271CFB" w:rsidRPr="00DA26B5" w:rsidTr="009B4827">
        <w:trPr>
          <w:trHeight w:val="942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</w:t>
            </w:r>
            <w:r>
              <w:rPr>
                <w:b/>
                <w:bCs/>
              </w:rPr>
              <w:t> </w:t>
            </w:r>
            <w:r>
              <w:t>7.29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493A7A" w:rsidRDefault="00271CFB" w:rsidP="00493A7A">
            <w:pPr>
              <w:spacing w:line="240" w:lineRule="auto"/>
              <w:ind w:firstLine="0"/>
            </w:pPr>
            <w:r>
              <w:t>Готовить и использовать в оформлении простые и основные отделочные полуфабрикаты.</w:t>
            </w:r>
          </w:p>
        </w:tc>
      </w:tr>
      <w:tr w:rsidR="00271CFB" w:rsidRPr="00DA26B5" w:rsidTr="009B4827">
        <w:trPr>
          <w:trHeight w:val="762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493A7A">
            <w:pPr>
              <w:ind w:firstLine="0"/>
            </w:pPr>
            <w:r>
              <w:t>ПК 7.30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493A7A">
            <w:pPr>
              <w:spacing w:line="240" w:lineRule="auto"/>
              <w:ind w:firstLine="0"/>
            </w:pPr>
            <w:r>
              <w:t>Готовить и оформлять отечественные классические торты и пирожные.</w:t>
            </w:r>
          </w:p>
        </w:tc>
      </w:tr>
      <w:tr w:rsidR="00271CFB" w:rsidRPr="00DA26B5" w:rsidTr="009B4827">
        <w:trPr>
          <w:trHeight w:val="58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847426" w:rsidRDefault="00271CFB" w:rsidP="00E4007C">
            <w:pPr>
              <w:ind w:firstLine="0"/>
            </w:pPr>
            <w:r>
              <w:t>ПК</w:t>
            </w:r>
            <w:r>
              <w:rPr>
                <w:b/>
                <w:bCs/>
              </w:rPr>
              <w:t> </w:t>
            </w:r>
            <w:r>
              <w:t>7.31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Pr="00142778" w:rsidRDefault="00271CFB" w:rsidP="00FB7A63">
            <w:pPr>
              <w:spacing w:line="240" w:lineRule="auto"/>
              <w:ind w:firstLine="0"/>
              <w:jc w:val="left"/>
            </w:pPr>
            <w:r>
              <w:t>Готовить и оформлять фруктовые и легкие обезжиренные торты и пирожные.</w:t>
            </w:r>
          </w:p>
        </w:tc>
      </w:tr>
      <w:tr w:rsidR="00271CFB" w:rsidRPr="00DA26B5" w:rsidTr="009B4827">
        <w:trPr>
          <w:trHeight w:val="1059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ind w:firstLine="0"/>
            </w:pPr>
            <w:r>
              <w:t>ПК 7.32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pStyle w:val="List2"/>
              <w:widowControl w:val="0"/>
              <w:ind w:left="0" w:firstLine="0"/>
              <w:jc w:val="both"/>
            </w:pPr>
            <w:r w:rsidRPr="00EA1CBE">
              <w:rPr>
                <w:sz w:val="28"/>
                <w:szCs w:val="28"/>
              </w:rPr>
              <w:t>Выполнять по</w:t>
            </w:r>
            <w:r>
              <w:rPr>
                <w:sz w:val="28"/>
                <w:szCs w:val="28"/>
              </w:rPr>
              <w:t>дготовку залов к обслуживанию в </w:t>
            </w:r>
            <w:r w:rsidRPr="00EA1CBE">
              <w:rPr>
                <w:sz w:val="28"/>
                <w:szCs w:val="28"/>
              </w:rPr>
              <w:t xml:space="preserve">соответствии с </w:t>
            </w:r>
            <w:r>
              <w:rPr>
                <w:sz w:val="28"/>
                <w:szCs w:val="28"/>
              </w:rPr>
              <w:t xml:space="preserve">его </w:t>
            </w:r>
            <w:r w:rsidRPr="00EA1CBE">
              <w:rPr>
                <w:sz w:val="28"/>
                <w:szCs w:val="28"/>
              </w:rPr>
              <w:t xml:space="preserve">характером, типом и классом </w:t>
            </w:r>
            <w:r>
              <w:rPr>
                <w:sz w:val="28"/>
                <w:szCs w:val="28"/>
              </w:rPr>
              <w:t>организации</w:t>
            </w:r>
            <w:r w:rsidRPr="00EA1CBE">
              <w:rPr>
                <w:sz w:val="28"/>
                <w:szCs w:val="28"/>
              </w:rPr>
              <w:t xml:space="preserve"> общественного питания</w:t>
            </w:r>
            <w:r>
              <w:rPr>
                <w:sz w:val="28"/>
                <w:szCs w:val="28"/>
              </w:rPr>
              <w:t>.</w:t>
            </w:r>
          </w:p>
        </w:tc>
      </w:tr>
      <w:tr w:rsidR="00271CFB" w:rsidRPr="00DA26B5" w:rsidTr="009B4827">
        <w:trPr>
          <w:trHeight w:val="1254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ind w:firstLine="0"/>
            </w:pPr>
            <w:r>
              <w:t>ПК 7.33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pStyle w:val="List2"/>
              <w:widowControl w:val="0"/>
              <w:ind w:left="0" w:firstLine="0"/>
              <w:jc w:val="both"/>
            </w:pPr>
            <w:r>
              <w:rPr>
                <w:sz w:val="28"/>
                <w:szCs w:val="28"/>
              </w:rPr>
              <w:t>Обслуживать потребителей организаций</w:t>
            </w:r>
            <w:r w:rsidRPr="00EA1CBE">
              <w:rPr>
                <w:sz w:val="28"/>
                <w:szCs w:val="28"/>
              </w:rPr>
              <w:t xml:space="preserve"> общественного питания всех форм собственности, различных видов, типов и классов.</w:t>
            </w:r>
          </w:p>
        </w:tc>
      </w:tr>
      <w:tr w:rsidR="00271CFB" w:rsidRPr="00DA26B5" w:rsidTr="009B4827">
        <w:trPr>
          <w:trHeight w:val="540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ind w:firstLine="0"/>
            </w:pPr>
            <w:r>
              <w:t>ПК 7.34</w:t>
            </w:r>
          </w:p>
        </w:tc>
        <w:tc>
          <w:tcPr>
            <w:tcW w:w="2686" w:type="pct"/>
            <w:tcBorders>
              <w:top w:val="single" w:sz="4" w:space="0" w:color="auto"/>
              <w:bottom w:val="single" w:sz="4" w:space="0" w:color="auto"/>
            </w:tcBorders>
          </w:tcPr>
          <w:p w:rsidR="00271CFB" w:rsidRDefault="00271CFB" w:rsidP="00E4007C">
            <w:pPr>
              <w:pStyle w:val="List2"/>
              <w:widowControl w:val="0"/>
              <w:ind w:left="0" w:firstLine="0"/>
              <w:jc w:val="both"/>
            </w:pPr>
            <w:r>
              <w:rPr>
                <w:sz w:val="28"/>
                <w:szCs w:val="28"/>
              </w:rPr>
              <w:t>Обслуживать</w:t>
            </w:r>
            <w:r w:rsidRPr="00EA1CBE">
              <w:rPr>
                <w:sz w:val="28"/>
                <w:szCs w:val="28"/>
              </w:rPr>
              <w:t xml:space="preserve"> массовые банкетные мероприятия.</w:t>
            </w:r>
          </w:p>
        </w:tc>
      </w:tr>
      <w:tr w:rsidR="00271CFB" w:rsidRPr="00DA26B5" w:rsidTr="009B4827">
        <w:trPr>
          <w:trHeight w:val="675"/>
        </w:trPr>
        <w:tc>
          <w:tcPr>
            <w:tcW w:w="1513" w:type="pct"/>
            <w:vMerge/>
          </w:tcPr>
          <w:p w:rsidR="00271CFB" w:rsidRPr="00142778" w:rsidRDefault="00271CFB" w:rsidP="00142778">
            <w:pPr>
              <w:spacing w:before="100" w:beforeAutospacing="1" w:after="100" w:afterAutospacing="1" w:line="240" w:lineRule="auto"/>
              <w:ind w:firstLine="0"/>
              <w:jc w:val="center"/>
            </w:pPr>
          </w:p>
        </w:tc>
        <w:tc>
          <w:tcPr>
            <w:tcW w:w="801" w:type="pct"/>
            <w:tcBorders>
              <w:top w:val="single" w:sz="4" w:space="0" w:color="auto"/>
            </w:tcBorders>
          </w:tcPr>
          <w:p w:rsidR="00271CFB" w:rsidRDefault="00271CFB" w:rsidP="00E4007C">
            <w:pPr>
              <w:ind w:firstLine="0"/>
            </w:pPr>
            <w:r>
              <w:t>ПК 7.35</w:t>
            </w:r>
          </w:p>
        </w:tc>
        <w:tc>
          <w:tcPr>
            <w:tcW w:w="2686" w:type="pct"/>
            <w:tcBorders>
              <w:top w:val="single" w:sz="4" w:space="0" w:color="auto"/>
            </w:tcBorders>
          </w:tcPr>
          <w:p w:rsidR="00271CFB" w:rsidRPr="00E4007C" w:rsidRDefault="00271CFB" w:rsidP="00E4007C">
            <w:pPr>
              <w:pStyle w:val="List2"/>
              <w:widowControl w:val="0"/>
              <w:ind w:left="0" w:firstLine="0"/>
              <w:jc w:val="both"/>
              <w:rPr>
                <w:sz w:val="28"/>
                <w:szCs w:val="28"/>
              </w:rPr>
            </w:pPr>
            <w:r w:rsidRPr="00E4007C">
              <w:rPr>
                <w:sz w:val="28"/>
                <w:szCs w:val="28"/>
              </w:rPr>
              <w:t>Обслуживать потребителей при использовании специальных форм организации питания.</w:t>
            </w:r>
          </w:p>
        </w:tc>
      </w:tr>
    </w:tbl>
    <w:p w:rsidR="00271CFB" w:rsidRDefault="00271CFB" w:rsidP="008171E2">
      <w:pPr>
        <w:spacing w:line="240" w:lineRule="auto"/>
        <w:ind w:firstLine="0"/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71CFB" w:rsidRPr="002422EE" w:rsidRDefault="00271CFB" w:rsidP="00B00A90">
      <w:pPr>
        <w:spacing w:line="240" w:lineRule="auto"/>
        <w:jc w:val="center"/>
        <w:rPr>
          <w:b/>
          <w:bCs/>
          <w:i/>
          <w:iCs/>
          <w:sz w:val="32"/>
          <w:szCs w:val="32"/>
        </w:rPr>
      </w:pPr>
      <w:r>
        <w:rPr>
          <w:b/>
          <w:bCs/>
          <w:sz w:val="32"/>
          <w:szCs w:val="32"/>
        </w:rPr>
        <w:t xml:space="preserve">3 СТРУКТУРА И СОДЕРЖАНИЕ </w:t>
      </w:r>
      <w:r w:rsidRPr="002422EE">
        <w:rPr>
          <w:b/>
          <w:bCs/>
          <w:sz w:val="32"/>
          <w:szCs w:val="32"/>
        </w:rPr>
        <w:t>ПРОИЗВОДСТВЕННОЙ ПРАКТИКИ</w:t>
      </w:r>
      <w:r>
        <w:rPr>
          <w:b/>
          <w:bCs/>
          <w:sz w:val="32"/>
          <w:szCs w:val="32"/>
        </w:rPr>
        <w:t xml:space="preserve"> (ПО ПРОФИЛЮ СПЕЦИАЛЬНОСТИ)</w:t>
      </w:r>
    </w:p>
    <w:p w:rsidR="00271CFB" w:rsidRPr="009B4827" w:rsidRDefault="00271CFB" w:rsidP="004F1F1D">
      <w:pPr>
        <w:pStyle w:val="Subtitle"/>
        <w:spacing w:before="0" w:after="0"/>
        <w:ind w:left="0" w:firstLine="709"/>
        <w:rPr>
          <w:b w:val="0"/>
          <w:bCs w:val="0"/>
          <w:i w:val="0"/>
          <w:iCs w:val="0"/>
          <w:sz w:val="16"/>
          <w:szCs w:val="16"/>
        </w:rPr>
      </w:pPr>
    </w:p>
    <w:p w:rsidR="00271CFB" w:rsidRDefault="00271CFB" w:rsidP="00975ED9">
      <w:pPr>
        <w:pStyle w:val="Subtitle"/>
        <w:spacing w:before="0" w:after="0"/>
        <w:ind w:left="0" w:firstLine="709"/>
        <w:jc w:val="center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3.1 Тематический план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2856"/>
        <w:gridCol w:w="3076"/>
        <w:gridCol w:w="1997"/>
        <w:gridCol w:w="2030"/>
      </w:tblGrid>
      <w:tr w:rsidR="00271CFB" w:rsidRPr="00DA26B5" w:rsidTr="00DC0445">
        <w:tc>
          <w:tcPr>
            <w:tcW w:w="2856" w:type="dxa"/>
          </w:tcPr>
          <w:p w:rsidR="00271CFB" w:rsidRPr="00F0781D" w:rsidRDefault="00271CFB" w:rsidP="00503FB8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Коды формируемых компетенций</w:t>
            </w:r>
          </w:p>
        </w:tc>
        <w:tc>
          <w:tcPr>
            <w:tcW w:w="3076" w:type="dxa"/>
          </w:tcPr>
          <w:p w:rsidR="00271CFB" w:rsidRPr="00F0781D" w:rsidRDefault="00271CFB" w:rsidP="00503FB8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Наименование профессионального модуля</w:t>
            </w:r>
          </w:p>
        </w:tc>
        <w:tc>
          <w:tcPr>
            <w:tcW w:w="1997" w:type="dxa"/>
          </w:tcPr>
          <w:p w:rsidR="00271CFB" w:rsidRPr="00F0781D" w:rsidRDefault="00271CFB" w:rsidP="00503FB8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Объем времени, отводимый на практику (час., нед.)</w:t>
            </w:r>
          </w:p>
        </w:tc>
        <w:tc>
          <w:tcPr>
            <w:tcW w:w="2030" w:type="dxa"/>
          </w:tcPr>
          <w:p w:rsidR="00271CFB" w:rsidRPr="00F0781D" w:rsidRDefault="00271CFB" w:rsidP="00503FB8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Сроки проведения</w:t>
            </w:r>
          </w:p>
        </w:tc>
      </w:tr>
      <w:tr w:rsidR="00271CFB" w:rsidRPr="00DA26B5" w:rsidTr="00DC0445">
        <w:tc>
          <w:tcPr>
            <w:tcW w:w="2856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ОК 1. – ОК 9.</w:t>
            </w:r>
          </w:p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ПК 2.1 - ПК 2.3</w:t>
            </w:r>
          </w:p>
        </w:tc>
        <w:tc>
          <w:tcPr>
            <w:tcW w:w="3076" w:type="dxa"/>
          </w:tcPr>
          <w:p w:rsidR="00271CFB" w:rsidRPr="00F0781D" w:rsidRDefault="00271CFB" w:rsidP="00975ED9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 xml:space="preserve">ПМ 02 </w:t>
            </w:r>
          </w:p>
          <w:p w:rsidR="00271CFB" w:rsidRPr="00F0781D" w:rsidRDefault="00271CFB" w:rsidP="00975ED9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Организация процесса приготовления и приготовление сложной холодной кулинарной продукции</w:t>
            </w:r>
          </w:p>
        </w:tc>
        <w:tc>
          <w:tcPr>
            <w:tcW w:w="1997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108 час., 3 нед.</w:t>
            </w:r>
          </w:p>
        </w:tc>
        <w:tc>
          <w:tcPr>
            <w:tcW w:w="2030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3 курс</w:t>
            </w:r>
          </w:p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 xml:space="preserve"> 6 семестр</w:t>
            </w:r>
          </w:p>
        </w:tc>
      </w:tr>
      <w:tr w:rsidR="00271CFB" w:rsidRPr="00DA26B5" w:rsidTr="00DC0445">
        <w:tc>
          <w:tcPr>
            <w:tcW w:w="2856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ОК 1. – ОК 9.</w:t>
            </w:r>
          </w:p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ПК 3.1 - ПК 3.4</w:t>
            </w:r>
          </w:p>
        </w:tc>
        <w:tc>
          <w:tcPr>
            <w:tcW w:w="3076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ПМ 03</w:t>
            </w:r>
          </w:p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Организация процесса приготовления и приготовление сложной горячей кулинарной продукции</w:t>
            </w:r>
          </w:p>
        </w:tc>
        <w:tc>
          <w:tcPr>
            <w:tcW w:w="1997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108 час., 3 нед.</w:t>
            </w:r>
          </w:p>
        </w:tc>
        <w:tc>
          <w:tcPr>
            <w:tcW w:w="2030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3 курс</w:t>
            </w:r>
          </w:p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6 семестр</w:t>
            </w:r>
          </w:p>
        </w:tc>
      </w:tr>
      <w:tr w:rsidR="00271CFB" w:rsidRPr="00DA26B5" w:rsidTr="00DC0445">
        <w:tc>
          <w:tcPr>
            <w:tcW w:w="2856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ОК 1. – ОК 9.</w:t>
            </w:r>
          </w:p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ПК 7.1 - ПК 7.23</w:t>
            </w:r>
          </w:p>
        </w:tc>
        <w:tc>
          <w:tcPr>
            <w:tcW w:w="3076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ПМ 07</w:t>
            </w:r>
          </w:p>
          <w:p w:rsidR="00271CFB" w:rsidRPr="00F0781D" w:rsidRDefault="00271CFB" w:rsidP="00BC0CE0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Выполнение работ по одной или нескольким профессиям рабочих, должностям служащих»</w:t>
            </w:r>
            <w:r w:rsidRPr="00F0781D">
              <w:rPr>
                <w:i w:val="0"/>
                <w:iCs w:val="0"/>
                <w:sz w:val="24"/>
                <w:szCs w:val="24"/>
              </w:rPr>
              <w:t>МДК 07.01</w:t>
            </w: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Технология приготовления основной кулинарной продукции</w:t>
            </w:r>
          </w:p>
        </w:tc>
        <w:tc>
          <w:tcPr>
            <w:tcW w:w="1997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144 час., 4 нед.</w:t>
            </w:r>
          </w:p>
        </w:tc>
        <w:tc>
          <w:tcPr>
            <w:tcW w:w="2030" w:type="dxa"/>
          </w:tcPr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3 курс</w:t>
            </w:r>
          </w:p>
          <w:p w:rsidR="00271CFB" w:rsidRPr="00F0781D" w:rsidRDefault="00271CFB" w:rsidP="002849A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6 семестр</w:t>
            </w:r>
          </w:p>
        </w:tc>
      </w:tr>
      <w:tr w:rsidR="00271CFB" w:rsidRPr="00DA26B5" w:rsidTr="00DC0445">
        <w:tc>
          <w:tcPr>
            <w:tcW w:w="2856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ОК 1. – ОК 9.</w:t>
            </w:r>
          </w:p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ПК 4.1 – ПК 4.3</w:t>
            </w:r>
          </w:p>
        </w:tc>
        <w:tc>
          <w:tcPr>
            <w:tcW w:w="3076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ПМ 04</w:t>
            </w:r>
          </w:p>
          <w:p w:rsidR="00271CFB" w:rsidRPr="00F0781D" w:rsidRDefault="00271CFB" w:rsidP="007B0E36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Организация процесса приготовления и приготовление сложных хлебобулочных мучных кондитерских изделий</w:t>
            </w:r>
          </w:p>
        </w:tc>
        <w:tc>
          <w:tcPr>
            <w:tcW w:w="1997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108 час., 3 нед.</w:t>
            </w:r>
          </w:p>
        </w:tc>
        <w:tc>
          <w:tcPr>
            <w:tcW w:w="2030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4 курс</w:t>
            </w:r>
          </w:p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7еместр</w:t>
            </w:r>
          </w:p>
        </w:tc>
      </w:tr>
      <w:tr w:rsidR="00271CFB" w:rsidRPr="00DA26B5" w:rsidTr="00DC0445">
        <w:tc>
          <w:tcPr>
            <w:tcW w:w="2856" w:type="dxa"/>
          </w:tcPr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ОК 1. – ОК 9.</w:t>
            </w:r>
          </w:p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ПК 5.1 – ПК 5.2</w:t>
            </w:r>
          </w:p>
        </w:tc>
        <w:tc>
          <w:tcPr>
            <w:tcW w:w="3076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ПМ 05</w:t>
            </w:r>
          </w:p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Организация пр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>о</w:t>
            </w: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цесса приготовления и приготовление сложных холодных и горячих десертов</w:t>
            </w:r>
          </w:p>
        </w:tc>
        <w:tc>
          <w:tcPr>
            <w:tcW w:w="1997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72 час., 2 нед.</w:t>
            </w:r>
          </w:p>
        </w:tc>
        <w:tc>
          <w:tcPr>
            <w:tcW w:w="2030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4 курс</w:t>
            </w:r>
          </w:p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7еместр</w:t>
            </w:r>
          </w:p>
        </w:tc>
      </w:tr>
      <w:tr w:rsidR="00271CFB" w:rsidRPr="00DA26B5" w:rsidTr="00DC0445">
        <w:tc>
          <w:tcPr>
            <w:tcW w:w="2856" w:type="dxa"/>
          </w:tcPr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ОК 1. – ОК 9.</w:t>
            </w:r>
          </w:p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ПК 7.26 – ПК 7.31</w:t>
            </w:r>
          </w:p>
        </w:tc>
        <w:tc>
          <w:tcPr>
            <w:tcW w:w="3076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ПМ 07</w:t>
            </w:r>
          </w:p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  <w:r>
              <w:rPr>
                <w:b w:val="0"/>
                <w:bCs w:val="0"/>
                <w:i w:val="0"/>
                <w:iCs w:val="0"/>
                <w:sz w:val="24"/>
                <w:szCs w:val="24"/>
              </w:rPr>
              <w:t xml:space="preserve"> </w:t>
            </w:r>
            <w:r w:rsidRPr="00F0781D">
              <w:rPr>
                <w:i w:val="0"/>
                <w:iCs w:val="0"/>
                <w:sz w:val="24"/>
                <w:szCs w:val="24"/>
              </w:rPr>
              <w:t>МДК 07.02</w:t>
            </w: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Технология приготовления хлебобулочных, мучных и кондитерских изделий</w:t>
            </w:r>
          </w:p>
        </w:tc>
        <w:tc>
          <w:tcPr>
            <w:tcW w:w="1997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36 час., 1 нед.</w:t>
            </w:r>
          </w:p>
        </w:tc>
        <w:tc>
          <w:tcPr>
            <w:tcW w:w="2030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4 курс</w:t>
            </w:r>
          </w:p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7еместр</w:t>
            </w:r>
          </w:p>
        </w:tc>
      </w:tr>
      <w:tr w:rsidR="00271CFB" w:rsidRPr="00DA26B5" w:rsidTr="00DC0445">
        <w:tc>
          <w:tcPr>
            <w:tcW w:w="2856" w:type="dxa"/>
          </w:tcPr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ОК 1. – ОК 9.</w:t>
            </w:r>
          </w:p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ПК 4.4</w:t>
            </w:r>
          </w:p>
        </w:tc>
        <w:tc>
          <w:tcPr>
            <w:tcW w:w="3076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ПМ 04</w:t>
            </w:r>
          </w:p>
          <w:p w:rsidR="00271CFB" w:rsidRPr="00F0781D" w:rsidRDefault="00271CFB" w:rsidP="007B0E36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Организация процесса приготовления и приготовление сложных хлебобулочных мучных кондитерских изделий</w:t>
            </w:r>
          </w:p>
        </w:tc>
        <w:tc>
          <w:tcPr>
            <w:tcW w:w="1997" w:type="dxa"/>
          </w:tcPr>
          <w:p w:rsidR="00271CFB" w:rsidRPr="00F0781D" w:rsidRDefault="00271CFB" w:rsidP="00267C1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108 час., 3 нед.</w:t>
            </w:r>
          </w:p>
        </w:tc>
        <w:tc>
          <w:tcPr>
            <w:tcW w:w="2030" w:type="dxa"/>
          </w:tcPr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4 курс</w:t>
            </w:r>
          </w:p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8 семестр</w:t>
            </w:r>
          </w:p>
        </w:tc>
      </w:tr>
      <w:tr w:rsidR="00271CFB" w:rsidRPr="00DA26B5" w:rsidTr="00DC0445">
        <w:tc>
          <w:tcPr>
            <w:tcW w:w="2856" w:type="dxa"/>
          </w:tcPr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ОК 1. – ОК 9.</w:t>
            </w:r>
          </w:p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ПК 7.32 – ПК 7.35</w:t>
            </w:r>
          </w:p>
        </w:tc>
        <w:tc>
          <w:tcPr>
            <w:tcW w:w="3076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ПМ 07</w:t>
            </w:r>
          </w:p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Выполнение работ по одной или нескольким профессиям рабочих, должностям служащих</w:t>
            </w:r>
          </w:p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 xml:space="preserve">МДК 07.03 </w:t>
            </w: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Обслуживание потребителей организаций общественного питания</w:t>
            </w:r>
          </w:p>
        </w:tc>
        <w:tc>
          <w:tcPr>
            <w:tcW w:w="1997" w:type="dxa"/>
          </w:tcPr>
          <w:p w:rsidR="00271CFB" w:rsidRPr="00F0781D" w:rsidRDefault="00271CFB" w:rsidP="00267C1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36 час., 1 нед.</w:t>
            </w:r>
          </w:p>
        </w:tc>
        <w:tc>
          <w:tcPr>
            <w:tcW w:w="2030" w:type="dxa"/>
          </w:tcPr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4 курс</w:t>
            </w:r>
          </w:p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8 семестр</w:t>
            </w:r>
          </w:p>
        </w:tc>
      </w:tr>
      <w:tr w:rsidR="00271CFB" w:rsidRPr="00DA26B5" w:rsidTr="00DC0445">
        <w:tc>
          <w:tcPr>
            <w:tcW w:w="2856" w:type="dxa"/>
          </w:tcPr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ОК 1. – ОК 9.</w:t>
            </w:r>
          </w:p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ПК 6.1 -  ПК 6.5</w:t>
            </w:r>
          </w:p>
        </w:tc>
        <w:tc>
          <w:tcPr>
            <w:tcW w:w="3076" w:type="dxa"/>
          </w:tcPr>
          <w:p w:rsidR="00271CFB" w:rsidRPr="00F0781D" w:rsidRDefault="00271CFB" w:rsidP="00FE7F27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ПМ 06</w:t>
            </w:r>
          </w:p>
          <w:p w:rsidR="00271CFB" w:rsidRPr="00F0781D" w:rsidRDefault="00271CFB" w:rsidP="00E060B5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b w:val="0"/>
                <w:bCs w:val="0"/>
                <w:i w:val="0"/>
                <w:iCs w:val="0"/>
                <w:sz w:val="24"/>
                <w:szCs w:val="24"/>
              </w:rPr>
            </w:pPr>
            <w:r w:rsidRPr="00F0781D">
              <w:rPr>
                <w:b w:val="0"/>
                <w:bCs w:val="0"/>
                <w:i w:val="0"/>
                <w:iCs w:val="0"/>
                <w:sz w:val="24"/>
                <w:szCs w:val="24"/>
              </w:rPr>
              <w:t>Организация работы структурного подразделения</w:t>
            </w:r>
          </w:p>
        </w:tc>
        <w:tc>
          <w:tcPr>
            <w:tcW w:w="1997" w:type="dxa"/>
          </w:tcPr>
          <w:p w:rsidR="00271CFB" w:rsidRPr="00F0781D" w:rsidRDefault="00271CFB" w:rsidP="00267C1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72 час., 2 нед.</w:t>
            </w:r>
          </w:p>
        </w:tc>
        <w:tc>
          <w:tcPr>
            <w:tcW w:w="2030" w:type="dxa"/>
          </w:tcPr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4 курс</w:t>
            </w:r>
          </w:p>
          <w:p w:rsidR="00271CFB" w:rsidRPr="00F0781D" w:rsidRDefault="00271CFB" w:rsidP="00FD01FF">
            <w:pPr>
              <w:pStyle w:val="Subtitle"/>
              <w:shd w:val="clear" w:color="auto" w:fill="auto"/>
              <w:spacing w:before="0" w:after="0" w:line="240" w:lineRule="auto"/>
              <w:ind w:left="0"/>
              <w:jc w:val="center"/>
              <w:rPr>
                <w:i w:val="0"/>
                <w:iCs w:val="0"/>
                <w:sz w:val="24"/>
                <w:szCs w:val="24"/>
              </w:rPr>
            </w:pPr>
            <w:r w:rsidRPr="00F0781D">
              <w:rPr>
                <w:i w:val="0"/>
                <w:iCs w:val="0"/>
                <w:sz w:val="24"/>
                <w:szCs w:val="24"/>
              </w:rPr>
              <w:t>8 семестр</w:t>
            </w:r>
          </w:p>
        </w:tc>
      </w:tr>
    </w:tbl>
    <w:p w:rsidR="00271CFB" w:rsidRPr="00DA26B5" w:rsidRDefault="00271CFB" w:rsidP="004F1F1D">
      <w:pPr>
        <w:pStyle w:val="Subtitle"/>
        <w:spacing w:before="0" w:after="0"/>
        <w:ind w:left="0" w:firstLine="709"/>
        <w:rPr>
          <w:i w:val="0"/>
          <w:iCs w:val="0"/>
        </w:rPr>
      </w:pPr>
    </w:p>
    <w:p w:rsidR="00271CFB" w:rsidRPr="00DA26B5" w:rsidRDefault="00271CFB" w:rsidP="004F1F1D">
      <w:pPr>
        <w:pStyle w:val="Subtitle"/>
        <w:spacing w:before="0" w:after="0"/>
        <w:ind w:left="0" w:firstLine="709"/>
        <w:rPr>
          <w:b w:val="0"/>
          <w:bCs w:val="0"/>
          <w:i w:val="0"/>
          <w:iCs w:val="0"/>
        </w:rPr>
      </w:pPr>
    </w:p>
    <w:p w:rsidR="00271CFB" w:rsidRDefault="00271CFB" w:rsidP="00D071A6">
      <w:pPr>
        <w:pStyle w:val="Subtitle"/>
        <w:spacing w:before="0" w:after="0" w:line="240" w:lineRule="auto"/>
        <w:ind w:left="0" w:firstLine="709"/>
        <w:jc w:val="center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3.2</w:t>
      </w:r>
      <w:r w:rsidRPr="00DA13E0">
        <w:rPr>
          <w:i w:val="0"/>
          <w:iCs w:val="0"/>
          <w:sz w:val="32"/>
          <w:szCs w:val="32"/>
        </w:rPr>
        <w:t xml:space="preserve"> Содержание </w:t>
      </w:r>
      <w:r>
        <w:rPr>
          <w:i w:val="0"/>
          <w:iCs w:val="0"/>
          <w:sz w:val="32"/>
          <w:szCs w:val="32"/>
        </w:rPr>
        <w:t xml:space="preserve">производственной </w:t>
      </w:r>
      <w:r w:rsidRPr="00DA13E0">
        <w:rPr>
          <w:i w:val="0"/>
          <w:iCs w:val="0"/>
          <w:sz w:val="32"/>
          <w:szCs w:val="32"/>
        </w:rPr>
        <w:t>практики</w:t>
      </w:r>
    </w:p>
    <w:p w:rsidR="00271CFB" w:rsidRDefault="00271CFB" w:rsidP="00D071A6">
      <w:pPr>
        <w:pStyle w:val="Subtitle"/>
        <w:spacing w:before="0" w:after="0" w:line="240" w:lineRule="auto"/>
        <w:ind w:left="0" w:firstLine="709"/>
        <w:jc w:val="center"/>
        <w:rPr>
          <w:i w:val="0"/>
          <w:iCs w:val="0"/>
          <w:sz w:val="32"/>
          <w:szCs w:val="32"/>
        </w:rPr>
      </w:pPr>
      <w:r>
        <w:rPr>
          <w:i w:val="0"/>
          <w:iCs w:val="0"/>
          <w:sz w:val="32"/>
          <w:szCs w:val="32"/>
        </w:rPr>
        <w:t>(по профилю специальности)</w:t>
      </w:r>
    </w:p>
    <w:p w:rsidR="00271CFB" w:rsidRPr="00DC0445" w:rsidRDefault="00271CFB" w:rsidP="00D071A6">
      <w:pPr>
        <w:widowControl w:val="0"/>
        <w:spacing w:line="240" w:lineRule="auto"/>
        <w:jc w:val="center"/>
        <w:rPr>
          <w:b/>
          <w:bCs/>
          <w:sz w:val="16"/>
          <w:szCs w:val="16"/>
        </w:rPr>
      </w:pPr>
    </w:p>
    <w:p w:rsidR="00271CFB" w:rsidRPr="00DC50AF" w:rsidRDefault="00271CFB" w:rsidP="006A5427">
      <w:pPr>
        <w:spacing w:line="240" w:lineRule="auto"/>
        <w:ind w:left="-1080" w:right="-803" w:firstLine="1429"/>
        <w:jc w:val="center"/>
        <w:rPr>
          <w:b/>
          <w:bCs/>
          <w:sz w:val="24"/>
          <w:szCs w:val="24"/>
        </w:rPr>
      </w:pPr>
      <w:r>
        <w:rPr>
          <w:b/>
          <w:bCs/>
        </w:rPr>
        <w:t>3.2.1</w:t>
      </w:r>
      <w:r w:rsidRPr="00EF121C">
        <w:rPr>
          <w:b/>
          <w:bCs/>
        </w:rPr>
        <w:t xml:space="preserve"> Содержание производственной практики </w:t>
      </w:r>
      <w:r>
        <w:rPr>
          <w:b/>
          <w:bCs/>
        </w:rPr>
        <w:t xml:space="preserve">(по профилю специальности) </w:t>
      </w:r>
      <w:r w:rsidRPr="00EF121C">
        <w:rPr>
          <w:b/>
          <w:bCs/>
        </w:rPr>
        <w:t xml:space="preserve">для студентов </w:t>
      </w:r>
      <w:r>
        <w:rPr>
          <w:b/>
          <w:bCs/>
        </w:rPr>
        <w:t xml:space="preserve">третьего курса (6 </w:t>
      </w:r>
      <w:r w:rsidRPr="00EF121C">
        <w:rPr>
          <w:b/>
          <w:bCs/>
        </w:rPr>
        <w:t>семестр</w:t>
      </w:r>
      <w:r w:rsidRPr="00DC50AF">
        <w:rPr>
          <w:b/>
          <w:bCs/>
          <w:sz w:val="24"/>
          <w:szCs w:val="24"/>
        </w:rPr>
        <w:t>)</w:t>
      </w:r>
    </w:p>
    <w:p w:rsidR="00271CFB" w:rsidRPr="00DC0445" w:rsidRDefault="00271CFB" w:rsidP="00EF121C">
      <w:pPr>
        <w:widowControl w:val="0"/>
        <w:ind w:firstLine="0"/>
        <w:rPr>
          <w:sz w:val="16"/>
          <w:szCs w:val="16"/>
        </w:rPr>
      </w:pPr>
    </w:p>
    <w:tbl>
      <w:tblPr>
        <w:tblW w:w="5132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34"/>
        <w:gridCol w:w="348"/>
        <w:gridCol w:w="1911"/>
        <w:gridCol w:w="1104"/>
        <w:gridCol w:w="1709"/>
        <w:gridCol w:w="34"/>
        <w:gridCol w:w="876"/>
        <w:gridCol w:w="997"/>
      </w:tblGrid>
      <w:tr w:rsidR="00271CFB" w:rsidRPr="00805FB0" w:rsidTr="00CD0858">
        <w:trPr>
          <w:trHeight w:val="1876"/>
        </w:trPr>
        <w:tc>
          <w:tcPr>
            <w:tcW w:w="1721" w:type="pct"/>
            <w:gridSpan w:val="2"/>
          </w:tcPr>
          <w:p w:rsidR="00271CFB" w:rsidRDefault="00271CFB" w:rsidP="00D071A6">
            <w:pPr>
              <w:tabs>
                <w:tab w:val="left" w:pos="266"/>
              </w:tabs>
              <w:spacing w:line="240" w:lineRule="auto"/>
              <w:jc w:val="center"/>
              <w:rPr>
                <w:b/>
                <w:bCs/>
              </w:rPr>
            </w:pPr>
          </w:p>
          <w:p w:rsidR="00271CFB" w:rsidRPr="00805FB0" w:rsidRDefault="00271CFB" w:rsidP="00D071A6">
            <w:pPr>
              <w:tabs>
                <w:tab w:val="left" w:pos="266"/>
              </w:tabs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Производственная</w:t>
            </w:r>
            <w:r w:rsidRPr="00805FB0">
              <w:rPr>
                <w:b/>
                <w:bCs/>
              </w:rPr>
              <w:t xml:space="preserve"> практика</w:t>
            </w:r>
          </w:p>
        </w:tc>
        <w:tc>
          <w:tcPr>
            <w:tcW w:w="945" w:type="pct"/>
          </w:tcPr>
          <w:p w:rsidR="00271CFB" w:rsidRDefault="00271CFB" w:rsidP="00D071A6">
            <w:pPr>
              <w:spacing w:line="240" w:lineRule="auto"/>
              <w:jc w:val="center"/>
              <w:rPr>
                <w:b/>
                <w:bCs/>
              </w:rPr>
            </w:pPr>
          </w:p>
          <w:p w:rsidR="00271CFB" w:rsidRDefault="00271CFB" w:rsidP="00D071A6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  <w:p w:rsidR="00271CFB" w:rsidRPr="00805FB0" w:rsidRDefault="00271CFB" w:rsidP="00D071A6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нед.</w:t>
            </w:r>
          </w:p>
          <w:p w:rsidR="00271CFB" w:rsidRPr="00805FB0" w:rsidRDefault="00271CFB" w:rsidP="00D071A6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546" w:type="pct"/>
          </w:tcPr>
          <w:p w:rsidR="00271CFB" w:rsidRPr="00805FB0" w:rsidRDefault="00271CFB" w:rsidP="00D071A6">
            <w:pPr>
              <w:spacing w:line="240" w:lineRule="auto"/>
              <w:jc w:val="center"/>
              <w:rPr>
                <w:b/>
                <w:bCs/>
              </w:rPr>
            </w:pPr>
          </w:p>
          <w:p w:rsidR="00271CFB" w:rsidRPr="00805FB0" w:rsidRDefault="00271CFB" w:rsidP="00D071A6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720</w:t>
            </w:r>
          </w:p>
          <w:p w:rsidR="00271CFB" w:rsidRPr="00805FB0" w:rsidRDefault="00271CFB" w:rsidP="00D071A6">
            <w:pPr>
              <w:widowControl w:val="0"/>
              <w:spacing w:line="240" w:lineRule="auto"/>
              <w:jc w:val="center"/>
              <w:rPr>
                <w:b/>
                <w:bCs/>
              </w:rPr>
            </w:pPr>
          </w:p>
        </w:tc>
        <w:tc>
          <w:tcPr>
            <w:tcW w:w="862" w:type="pct"/>
            <w:gridSpan w:val="2"/>
          </w:tcPr>
          <w:p w:rsidR="00271CFB" w:rsidRDefault="00271CFB" w:rsidP="00D071A6">
            <w:pPr>
              <w:spacing w:line="240" w:lineRule="auto"/>
              <w:ind w:left="82"/>
              <w:jc w:val="center"/>
              <w:rPr>
                <w:b/>
                <w:bCs/>
              </w:rPr>
            </w:pPr>
          </w:p>
          <w:p w:rsidR="00271CFB" w:rsidRPr="00805FB0" w:rsidRDefault="00271CFB" w:rsidP="00D071A6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360/216/144</w:t>
            </w:r>
          </w:p>
        </w:tc>
        <w:tc>
          <w:tcPr>
            <w:tcW w:w="926" w:type="pct"/>
            <w:gridSpan w:val="2"/>
          </w:tcPr>
          <w:p w:rsidR="00271CFB" w:rsidRPr="00D071A6" w:rsidRDefault="00271CFB" w:rsidP="00D071A6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071A6">
              <w:rPr>
                <w:b/>
                <w:bCs/>
                <w:sz w:val="24"/>
                <w:szCs w:val="24"/>
              </w:rPr>
              <w:t xml:space="preserve">ОК 1 – </w:t>
            </w:r>
            <w:r>
              <w:rPr>
                <w:b/>
                <w:bCs/>
                <w:sz w:val="24"/>
                <w:szCs w:val="24"/>
              </w:rPr>
              <w:t>9</w:t>
            </w:r>
          </w:p>
          <w:p w:rsidR="00271CFB" w:rsidRPr="00D071A6" w:rsidRDefault="00271CFB" w:rsidP="00D071A6">
            <w:pPr>
              <w:spacing w:line="240" w:lineRule="auto"/>
              <w:ind w:left="82" w:firstLine="0"/>
              <w:jc w:val="center"/>
              <w:rPr>
                <w:b/>
                <w:bCs/>
                <w:sz w:val="24"/>
                <w:szCs w:val="24"/>
              </w:rPr>
            </w:pPr>
            <w:r w:rsidRPr="00D071A6">
              <w:rPr>
                <w:b/>
                <w:bCs/>
                <w:sz w:val="24"/>
                <w:szCs w:val="24"/>
              </w:rPr>
              <w:t>ПК 2.1 – 2.3</w:t>
            </w:r>
          </w:p>
          <w:p w:rsidR="00271CFB" w:rsidRPr="00D071A6" w:rsidRDefault="00271CFB" w:rsidP="00D071A6">
            <w:pPr>
              <w:spacing w:line="240" w:lineRule="auto"/>
              <w:ind w:left="82" w:firstLine="0"/>
              <w:jc w:val="center"/>
              <w:rPr>
                <w:b/>
                <w:bCs/>
                <w:sz w:val="24"/>
                <w:szCs w:val="24"/>
              </w:rPr>
            </w:pPr>
            <w:r w:rsidRPr="00D071A6">
              <w:rPr>
                <w:b/>
                <w:bCs/>
                <w:sz w:val="24"/>
                <w:szCs w:val="24"/>
              </w:rPr>
              <w:t>ПК 3.1 – 3.4</w:t>
            </w:r>
          </w:p>
          <w:p w:rsidR="00271CFB" w:rsidRPr="00D071A6" w:rsidRDefault="00271CFB" w:rsidP="00D071A6">
            <w:pPr>
              <w:spacing w:line="240" w:lineRule="auto"/>
              <w:ind w:left="82" w:firstLine="0"/>
              <w:jc w:val="center"/>
              <w:rPr>
                <w:b/>
                <w:bCs/>
                <w:sz w:val="24"/>
                <w:szCs w:val="24"/>
              </w:rPr>
            </w:pPr>
            <w:r w:rsidRPr="00D071A6">
              <w:rPr>
                <w:b/>
                <w:bCs/>
                <w:sz w:val="24"/>
                <w:szCs w:val="24"/>
              </w:rPr>
              <w:t>ПК 4.1 – 4.4</w:t>
            </w:r>
          </w:p>
          <w:p w:rsidR="00271CFB" w:rsidRPr="00D071A6" w:rsidRDefault="00271CFB" w:rsidP="00D071A6">
            <w:pPr>
              <w:spacing w:line="240" w:lineRule="auto"/>
              <w:ind w:left="82" w:firstLine="0"/>
              <w:jc w:val="center"/>
              <w:rPr>
                <w:b/>
                <w:bCs/>
                <w:sz w:val="24"/>
                <w:szCs w:val="24"/>
              </w:rPr>
            </w:pPr>
            <w:r w:rsidRPr="00D071A6">
              <w:rPr>
                <w:b/>
                <w:bCs/>
                <w:sz w:val="24"/>
                <w:szCs w:val="24"/>
              </w:rPr>
              <w:t>ПК 5.1 – 5.2</w:t>
            </w:r>
          </w:p>
          <w:p w:rsidR="00271CFB" w:rsidRPr="00D071A6" w:rsidRDefault="00271CFB" w:rsidP="00D071A6">
            <w:pPr>
              <w:spacing w:line="240" w:lineRule="auto"/>
              <w:ind w:left="82" w:firstLine="0"/>
              <w:jc w:val="center"/>
              <w:rPr>
                <w:b/>
                <w:bCs/>
                <w:sz w:val="24"/>
                <w:szCs w:val="24"/>
              </w:rPr>
            </w:pPr>
            <w:r w:rsidRPr="00D071A6">
              <w:rPr>
                <w:b/>
                <w:bCs/>
                <w:sz w:val="24"/>
                <w:szCs w:val="24"/>
              </w:rPr>
              <w:t>ПК 6.1 – 6.5</w:t>
            </w:r>
          </w:p>
          <w:p w:rsidR="00271CFB" w:rsidRPr="00D071A6" w:rsidRDefault="00271CFB" w:rsidP="00D071A6">
            <w:pPr>
              <w:spacing w:line="240" w:lineRule="auto"/>
              <w:ind w:left="82" w:firstLine="0"/>
              <w:jc w:val="center"/>
              <w:rPr>
                <w:b/>
                <w:bCs/>
                <w:sz w:val="24"/>
                <w:szCs w:val="24"/>
              </w:rPr>
            </w:pPr>
            <w:r w:rsidRPr="00D071A6">
              <w:rPr>
                <w:b/>
                <w:bCs/>
                <w:sz w:val="24"/>
                <w:szCs w:val="24"/>
              </w:rPr>
              <w:t>ПК 7.1 – 7.</w:t>
            </w:r>
            <w:r>
              <w:rPr>
                <w:b/>
                <w:bCs/>
                <w:sz w:val="24"/>
                <w:szCs w:val="24"/>
              </w:rPr>
              <w:t>3</w:t>
            </w:r>
            <w:r w:rsidRPr="00D071A6"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271CFB" w:rsidRPr="00805FB0" w:rsidTr="00CD0858">
        <w:trPr>
          <w:trHeight w:val="370"/>
        </w:trPr>
        <w:tc>
          <w:tcPr>
            <w:tcW w:w="5000" w:type="pct"/>
            <w:gridSpan w:val="8"/>
          </w:tcPr>
          <w:p w:rsidR="00271CFB" w:rsidRPr="00D071A6" w:rsidRDefault="00271CFB" w:rsidP="00D071A6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950"/>
        </w:trPr>
        <w:tc>
          <w:tcPr>
            <w:tcW w:w="1549" w:type="pct"/>
          </w:tcPr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Наименования тем профессиональных модулей</w:t>
            </w:r>
          </w:p>
        </w:tc>
        <w:tc>
          <w:tcPr>
            <w:tcW w:w="2508" w:type="pct"/>
            <w:gridSpan w:val="4"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Pr="00DC50AF" w:rsidRDefault="00271CFB" w:rsidP="00DC50AF">
            <w:pPr>
              <w:spacing w:line="240" w:lineRule="auto"/>
              <w:jc w:val="center"/>
              <w:rPr>
                <w:color w:val="FF0000"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943" w:type="pct"/>
            <w:gridSpan w:val="3"/>
          </w:tcPr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количество</w:t>
            </w:r>
          </w:p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часов</w:t>
            </w:r>
          </w:p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717"/>
        </w:trPr>
        <w:tc>
          <w:tcPr>
            <w:tcW w:w="5000" w:type="pct"/>
            <w:gridSpan w:val="8"/>
          </w:tcPr>
          <w:p w:rsidR="00271CFB" w:rsidRPr="00EF06E7" w:rsidRDefault="00271CFB" w:rsidP="00DD2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center"/>
              <w:rPr>
                <w:b/>
                <w:bCs/>
              </w:rPr>
            </w:pPr>
            <w:r w:rsidRPr="00EF06E7">
              <w:rPr>
                <w:b/>
                <w:bCs/>
              </w:rPr>
              <w:t>ПМ.02 Организация процесса пригото</w:t>
            </w:r>
            <w:r>
              <w:rPr>
                <w:b/>
                <w:bCs/>
              </w:rPr>
              <w:t xml:space="preserve">вления и приготовление сложной </w:t>
            </w:r>
            <w:r w:rsidRPr="00EF06E7">
              <w:rPr>
                <w:b/>
                <w:bCs/>
              </w:rPr>
              <w:t>холодной кулинарной продукции</w:t>
            </w:r>
          </w:p>
        </w:tc>
      </w:tr>
      <w:tr w:rsidR="00271CFB" w:rsidRPr="00DC50AF" w:rsidTr="00CD0858">
        <w:trPr>
          <w:cantSplit/>
          <w:trHeight w:val="695"/>
        </w:trPr>
        <w:tc>
          <w:tcPr>
            <w:tcW w:w="5000" w:type="pct"/>
            <w:gridSpan w:val="8"/>
          </w:tcPr>
          <w:p w:rsidR="00271CFB" w:rsidRPr="00EF06E7" w:rsidRDefault="00271CFB" w:rsidP="00DD21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40" w:lineRule="auto"/>
              <w:jc w:val="center"/>
              <w:rPr>
                <w:b/>
                <w:bCs/>
              </w:rPr>
            </w:pPr>
            <w:r w:rsidRPr="00EF06E7">
              <w:rPr>
                <w:b/>
                <w:bCs/>
              </w:rPr>
              <w:t>ПК 2.1</w:t>
            </w:r>
            <w:r>
              <w:rPr>
                <w:b/>
                <w:bCs/>
              </w:rPr>
              <w:t xml:space="preserve"> </w:t>
            </w:r>
            <w:r w:rsidRPr="00EF06E7">
              <w:rPr>
                <w:b/>
                <w:bCs/>
              </w:rPr>
              <w:t>Организовывать и проводить приготовление канапе, ле</w:t>
            </w:r>
            <w:r>
              <w:rPr>
                <w:b/>
                <w:bCs/>
              </w:rPr>
              <w:t>гких и сложных холодных закусок</w:t>
            </w:r>
          </w:p>
        </w:tc>
      </w:tr>
      <w:tr w:rsidR="00271CFB" w:rsidRPr="00DC50AF" w:rsidTr="00CD0858">
        <w:trPr>
          <w:cantSplit/>
          <w:trHeight w:val="362"/>
        </w:trPr>
        <w:tc>
          <w:tcPr>
            <w:tcW w:w="1549" w:type="pct"/>
            <w:vMerge w:val="restart"/>
          </w:tcPr>
          <w:p w:rsidR="00271CFB" w:rsidRPr="00BC0CE0" w:rsidRDefault="00271CFB" w:rsidP="00BC0CE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C0CE0">
              <w:rPr>
                <w:b/>
                <w:bCs/>
                <w:sz w:val="24"/>
                <w:szCs w:val="24"/>
              </w:rPr>
              <w:t xml:space="preserve">Тема 1.1 </w:t>
            </w:r>
          </w:p>
          <w:p w:rsidR="00271CFB" w:rsidRPr="00BC0CE0" w:rsidRDefault="00271CFB" w:rsidP="00BC0CE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C0CE0">
              <w:rPr>
                <w:b/>
                <w:bCs/>
                <w:sz w:val="24"/>
                <w:szCs w:val="24"/>
              </w:rPr>
              <w:t xml:space="preserve">Ассортимент и технология приготовления </w:t>
            </w:r>
          </w:p>
          <w:p w:rsidR="00271CFB" w:rsidRPr="00BC0CE0" w:rsidRDefault="00271CFB" w:rsidP="00BC0CE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C0CE0">
              <w:rPr>
                <w:b/>
                <w:bCs/>
                <w:sz w:val="24"/>
                <w:szCs w:val="24"/>
              </w:rPr>
              <w:t>бутербродов</w:t>
            </w:r>
          </w:p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BC0CE0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Разработка ассортимента канапе</w:t>
            </w:r>
            <w:r>
              <w:rPr>
                <w:sz w:val="24"/>
                <w:szCs w:val="24"/>
              </w:rPr>
              <w:t xml:space="preserve"> и бутербродов.</w:t>
            </w:r>
          </w:p>
        </w:tc>
        <w:tc>
          <w:tcPr>
            <w:tcW w:w="493" w:type="pct"/>
            <w:vMerge w:val="restart"/>
          </w:tcPr>
          <w:p w:rsidR="00271CFB" w:rsidRPr="00CD6BB3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271CFB" w:rsidRPr="00DC50AF" w:rsidTr="00CD0858">
        <w:trPr>
          <w:cantSplit/>
          <w:trHeight w:val="585"/>
        </w:trPr>
        <w:tc>
          <w:tcPr>
            <w:tcW w:w="1549" w:type="pct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BC0C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2 Расчет  массы сырья и полуфабрикатов для приготовления канапе</w:t>
            </w:r>
            <w:r w:rsidRPr="00BC0CE0">
              <w:rPr>
                <w:sz w:val="24"/>
                <w:szCs w:val="24"/>
              </w:rPr>
              <w:t>и бутербродов.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822"/>
        </w:trPr>
        <w:tc>
          <w:tcPr>
            <w:tcW w:w="1549" w:type="pct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BC0CE0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Подбор сырья </w:t>
            </w:r>
            <w:r w:rsidRPr="00DC50AF">
              <w:rPr>
                <w:sz w:val="24"/>
                <w:szCs w:val="24"/>
              </w:rPr>
              <w:t>для приготовления канапе</w:t>
            </w:r>
            <w:r w:rsidRPr="00BC0CE0">
              <w:rPr>
                <w:sz w:val="24"/>
                <w:szCs w:val="24"/>
              </w:rPr>
              <w:t>и бутербродов.</w:t>
            </w:r>
            <w:r w:rsidRPr="00DC50AF">
              <w:rPr>
                <w:sz w:val="24"/>
                <w:szCs w:val="24"/>
              </w:rPr>
              <w:t>Проверка качества подобранных продукто</w:t>
            </w:r>
            <w:r>
              <w:rPr>
                <w:sz w:val="24"/>
                <w:szCs w:val="24"/>
              </w:rPr>
              <w:t>в и дополнительных ингредиентов.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84"/>
        </w:trPr>
        <w:tc>
          <w:tcPr>
            <w:tcW w:w="1549" w:type="pct"/>
            <w:vMerge/>
          </w:tcPr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BC0CE0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4 Организация рабочего места, подбор оборудования и инвентаря для приготовления канапе</w:t>
            </w:r>
            <w:r w:rsidRPr="000859CC">
              <w:rPr>
                <w:sz w:val="24"/>
                <w:szCs w:val="24"/>
              </w:rPr>
              <w:t>и бутербродов.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49"/>
        </w:trPr>
        <w:tc>
          <w:tcPr>
            <w:tcW w:w="1549" w:type="pct"/>
            <w:vMerge/>
          </w:tcPr>
          <w:p w:rsidR="00271CFB" w:rsidRPr="00DC50AF" w:rsidRDefault="00271CFB" w:rsidP="0028537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BC0C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 Организация технологического процесса</w:t>
            </w:r>
            <w:r>
              <w:rPr>
                <w:sz w:val="24"/>
                <w:szCs w:val="24"/>
              </w:rPr>
              <w:t xml:space="preserve"> приготовления и приготовление </w:t>
            </w:r>
            <w:r w:rsidRPr="00DC50AF">
              <w:rPr>
                <w:sz w:val="24"/>
                <w:szCs w:val="24"/>
              </w:rPr>
              <w:t>канапе</w:t>
            </w:r>
            <w:r w:rsidRPr="000859CC">
              <w:rPr>
                <w:sz w:val="24"/>
                <w:szCs w:val="24"/>
              </w:rPr>
              <w:t>и бутербродов.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10"/>
        </w:trPr>
        <w:tc>
          <w:tcPr>
            <w:tcW w:w="1549" w:type="pct"/>
            <w:vMerge/>
          </w:tcPr>
          <w:p w:rsidR="00271CFB" w:rsidRPr="00DC50AF" w:rsidRDefault="00271CFB" w:rsidP="0028537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BC0C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6 Сервировка, оформление и декорирование канапе</w:t>
            </w:r>
            <w:r w:rsidRPr="000859CC">
              <w:rPr>
                <w:sz w:val="24"/>
                <w:szCs w:val="24"/>
              </w:rPr>
              <w:t>и бутербродов.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79"/>
        </w:trPr>
        <w:tc>
          <w:tcPr>
            <w:tcW w:w="1549" w:type="pct"/>
            <w:vMerge/>
          </w:tcPr>
          <w:p w:rsidR="00271CFB" w:rsidRPr="00DC50AF" w:rsidRDefault="00271CFB" w:rsidP="0028537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BC0CE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7 Контроль качества и безопасности приготовленных канапе</w:t>
            </w:r>
            <w:r w:rsidRPr="000859CC">
              <w:rPr>
                <w:sz w:val="24"/>
                <w:szCs w:val="24"/>
              </w:rPr>
              <w:t>и бутербродов.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231"/>
        </w:trPr>
        <w:tc>
          <w:tcPr>
            <w:tcW w:w="1549" w:type="pct"/>
            <w:vMerge w:val="restart"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859CC">
              <w:rPr>
                <w:b/>
                <w:bCs/>
                <w:sz w:val="24"/>
                <w:szCs w:val="24"/>
              </w:rPr>
              <w:t xml:space="preserve">Тема 1.2 </w:t>
            </w:r>
          </w:p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859CC">
              <w:rPr>
                <w:b/>
                <w:bCs/>
                <w:sz w:val="24"/>
                <w:szCs w:val="24"/>
              </w:rPr>
              <w:t>Ассортимент и технология приготовления сложных холодных закусок</w:t>
            </w:r>
          </w:p>
        </w:tc>
        <w:tc>
          <w:tcPr>
            <w:tcW w:w="2958" w:type="pct"/>
            <w:gridSpan w:val="6"/>
          </w:tcPr>
          <w:p w:rsidR="00271CFB" w:rsidRPr="00DC50AF" w:rsidRDefault="00271CFB" w:rsidP="00FD3CE2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1 Разработка ассортимента </w:t>
            </w:r>
            <w:r w:rsidRPr="000859CC">
              <w:rPr>
                <w:sz w:val="24"/>
                <w:szCs w:val="24"/>
              </w:rPr>
              <w:t>сложных холодных закусок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93" w:type="pct"/>
            <w:vMerge w:val="restart"/>
          </w:tcPr>
          <w:p w:rsidR="00271CFB" w:rsidRPr="00CD6BB3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271CFB" w:rsidRPr="00DC50AF" w:rsidTr="00CD0858">
        <w:trPr>
          <w:cantSplit/>
          <w:trHeight w:val="300"/>
        </w:trPr>
        <w:tc>
          <w:tcPr>
            <w:tcW w:w="1549" w:type="pct"/>
            <w:vMerge/>
          </w:tcPr>
          <w:p w:rsidR="00271CFB" w:rsidRPr="00DC50AF" w:rsidRDefault="00271CFB" w:rsidP="0028537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2 Расчет  массы сырья и полуфабрикатов для приготовления </w:t>
            </w:r>
            <w:r w:rsidRPr="000859CC">
              <w:rPr>
                <w:sz w:val="24"/>
                <w:szCs w:val="24"/>
              </w:rPr>
              <w:t>сложных холодных закусок</w:t>
            </w:r>
            <w:r w:rsidRPr="00BC0CE0">
              <w:rPr>
                <w:sz w:val="24"/>
                <w:szCs w:val="24"/>
              </w:rPr>
              <w:t>.</w:t>
            </w:r>
          </w:p>
        </w:tc>
        <w:tc>
          <w:tcPr>
            <w:tcW w:w="493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330"/>
        </w:trPr>
        <w:tc>
          <w:tcPr>
            <w:tcW w:w="1549" w:type="pct"/>
            <w:vMerge/>
          </w:tcPr>
          <w:p w:rsidR="00271CFB" w:rsidRPr="00DC50AF" w:rsidRDefault="00271CFB" w:rsidP="0028537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Подбор сырья для приготовления</w:t>
            </w:r>
            <w:r w:rsidRPr="000859CC">
              <w:rPr>
                <w:sz w:val="24"/>
                <w:szCs w:val="24"/>
              </w:rPr>
              <w:t>сложных холодных закусок</w:t>
            </w:r>
            <w:r w:rsidRPr="00BC0CE0">
              <w:rPr>
                <w:sz w:val="24"/>
                <w:szCs w:val="24"/>
              </w:rPr>
              <w:t>.</w:t>
            </w:r>
            <w:r w:rsidRPr="00DC50AF">
              <w:rPr>
                <w:sz w:val="24"/>
                <w:szCs w:val="24"/>
              </w:rPr>
              <w:t>Проверка качества подобранных продукто</w:t>
            </w:r>
            <w:r>
              <w:rPr>
                <w:sz w:val="24"/>
                <w:szCs w:val="24"/>
              </w:rPr>
              <w:t>в и дополнительных ингредиентов.</w:t>
            </w:r>
          </w:p>
        </w:tc>
        <w:tc>
          <w:tcPr>
            <w:tcW w:w="493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288"/>
        </w:trPr>
        <w:tc>
          <w:tcPr>
            <w:tcW w:w="1549" w:type="pct"/>
            <w:vMerge/>
          </w:tcPr>
          <w:p w:rsidR="00271CFB" w:rsidRPr="00DC50AF" w:rsidRDefault="00271CFB" w:rsidP="0028537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FD3CE2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4 Организация рабочего места, подбор оборудования и инвентаря для приготовления </w:t>
            </w:r>
            <w:r w:rsidRPr="000859CC">
              <w:rPr>
                <w:sz w:val="24"/>
                <w:szCs w:val="24"/>
              </w:rPr>
              <w:t>сложных холодных закусок.</w:t>
            </w:r>
          </w:p>
        </w:tc>
        <w:tc>
          <w:tcPr>
            <w:tcW w:w="493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267"/>
        </w:trPr>
        <w:tc>
          <w:tcPr>
            <w:tcW w:w="1549" w:type="pct"/>
            <w:vMerge/>
          </w:tcPr>
          <w:p w:rsidR="00271CFB" w:rsidRPr="00DC50AF" w:rsidRDefault="00271CFB" w:rsidP="0028537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 Организация технологического процесса</w:t>
            </w:r>
            <w:r>
              <w:rPr>
                <w:sz w:val="24"/>
                <w:szCs w:val="24"/>
              </w:rPr>
              <w:t xml:space="preserve"> приготовления и приготовление </w:t>
            </w:r>
            <w:r w:rsidRPr="000859CC">
              <w:rPr>
                <w:sz w:val="24"/>
                <w:szCs w:val="24"/>
              </w:rPr>
              <w:t>сложных холодных закусок.</w:t>
            </w:r>
          </w:p>
        </w:tc>
        <w:tc>
          <w:tcPr>
            <w:tcW w:w="493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111"/>
        </w:trPr>
        <w:tc>
          <w:tcPr>
            <w:tcW w:w="1549" w:type="pct"/>
            <w:vMerge/>
          </w:tcPr>
          <w:p w:rsidR="00271CFB" w:rsidRPr="00DC50AF" w:rsidRDefault="00271CFB" w:rsidP="0028537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6 Сервировка, оформление и декорирование </w:t>
            </w:r>
            <w:r w:rsidRPr="000859CC">
              <w:rPr>
                <w:sz w:val="24"/>
                <w:szCs w:val="24"/>
              </w:rPr>
              <w:t>сложных холодных закусок.</w:t>
            </w:r>
          </w:p>
        </w:tc>
        <w:tc>
          <w:tcPr>
            <w:tcW w:w="493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150"/>
        </w:trPr>
        <w:tc>
          <w:tcPr>
            <w:tcW w:w="1549" w:type="pct"/>
            <w:vMerge/>
          </w:tcPr>
          <w:p w:rsidR="00271CFB" w:rsidRPr="00DC50AF" w:rsidRDefault="00271CFB" w:rsidP="0028537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7 Контроль качества и безопасности приготовленных </w:t>
            </w:r>
            <w:r w:rsidRPr="000859CC">
              <w:rPr>
                <w:sz w:val="24"/>
                <w:szCs w:val="24"/>
              </w:rPr>
              <w:t>сложных холодных закусок.</w:t>
            </w:r>
          </w:p>
        </w:tc>
        <w:tc>
          <w:tcPr>
            <w:tcW w:w="493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689"/>
        </w:trPr>
        <w:tc>
          <w:tcPr>
            <w:tcW w:w="5000" w:type="pct"/>
            <w:gridSpan w:val="8"/>
          </w:tcPr>
          <w:p w:rsidR="00271CFB" w:rsidRPr="00EF06E7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EF06E7">
              <w:rPr>
                <w:b/>
                <w:bCs/>
              </w:rPr>
              <w:t>ПК 2.2 Организовывать и проводить приготовление сложных холодных блюд из рыбы, мяса и сельскохозяйственной (домашней) птицы</w:t>
            </w:r>
          </w:p>
        </w:tc>
      </w:tr>
      <w:tr w:rsidR="00271CFB" w:rsidRPr="00DC50AF" w:rsidTr="00CD0858">
        <w:trPr>
          <w:cantSplit/>
          <w:trHeight w:val="540"/>
        </w:trPr>
        <w:tc>
          <w:tcPr>
            <w:tcW w:w="1549" w:type="pct"/>
            <w:vMerge w:val="restart"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859CC">
              <w:rPr>
                <w:b/>
                <w:bCs/>
                <w:sz w:val="24"/>
                <w:szCs w:val="24"/>
              </w:rPr>
              <w:t>Тема 2.1</w:t>
            </w:r>
          </w:p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Ассортимент,</w:t>
            </w:r>
            <w:r w:rsidRPr="000859CC">
              <w:rPr>
                <w:b/>
                <w:bCs/>
                <w:sz w:val="24"/>
                <w:szCs w:val="24"/>
              </w:rPr>
              <w:t xml:space="preserve"> технология приготовления и</w:t>
            </w:r>
          </w:p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859CC">
              <w:rPr>
                <w:b/>
                <w:bCs/>
                <w:sz w:val="24"/>
                <w:szCs w:val="24"/>
              </w:rPr>
              <w:t>оформления сложных</w:t>
            </w:r>
          </w:p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0859CC">
              <w:rPr>
                <w:b/>
                <w:bCs/>
                <w:sz w:val="24"/>
                <w:szCs w:val="24"/>
              </w:rPr>
              <w:t>холодных блюд из рыбы</w:t>
            </w:r>
          </w:p>
        </w:tc>
        <w:tc>
          <w:tcPr>
            <w:tcW w:w="2958" w:type="pct"/>
            <w:gridSpan w:val="6"/>
          </w:tcPr>
          <w:p w:rsidR="00271CFB" w:rsidRPr="00DC50AF" w:rsidRDefault="00271CFB" w:rsidP="000859CC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Разработка ассортимента сложных холодных блюд из рыбы.</w:t>
            </w:r>
          </w:p>
        </w:tc>
        <w:tc>
          <w:tcPr>
            <w:tcW w:w="493" w:type="pct"/>
            <w:vMerge w:val="restart"/>
          </w:tcPr>
          <w:p w:rsidR="00271CFB" w:rsidRPr="00CD6BB3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271CFB" w:rsidRPr="00DC50AF" w:rsidTr="00CD0858">
        <w:trPr>
          <w:cantSplit/>
          <w:trHeight w:val="585"/>
        </w:trPr>
        <w:tc>
          <w:tcPr>
            <w:tcW w:w="1549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0859C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2 Расчет  массы сырья и полуфабрикатов для приготовления сложных холодных блюд из рыбы.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1119"/>
        </w:trPr>
        <w:tc>
          <w:tcPr>
            <w:tcW w:w="1549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0859C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Подбор </w:t>
            </w:r>
            <w:r w:rsidRPr="00DC50AF">
              <w:rPr>
                <w:sz w:val="24"/>
                <w:szCs w:val="24"/>
              </w:rPr>
              <w:t>продуктов и дополнительных ингредиентов для приготовления сложных холодных блюд из рыбы. Проверка качества подобранных продуктов и дополнительных ингредиентов;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855"/>
        </w:trPr>
        <w:tc>
          <w:tcPr>
            <w:tcW w:w="1549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Default="00271CFB" w:rsidP="000859C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4 Организация рабочего места, подбор оборудования и инвентаря для приготовления сложных холодных блюд из рыбы.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780"/>
        </w:trPr>
        <w:tc>
          <w:tcPr>
            <w:tcW w:w="1549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0859C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 Организация технологического процесса приготовления и приготовление сложных холодных блюд из рыбы.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25"/>
        </w:trPr>
        <w:tc>
          <w:tcPr>
            <w:tcW w:w="1549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0859C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6 Сервировка, оформление и декорирование  сложных холодных блюд из рыбы.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630"/>
        </w:trPr>
        <w:tc>
          <w:tcPr>
            <w:tcW w:w="1549" w:type="pct"/>
            <w:vMerge/>
          </w:tcPr>
          <w:p w:rsidR="00271CFB" w:rsidRPr="000859CC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0859C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7 Контроль качества и безопасности приготовленных сложных холодных блюд из рыбы.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43"/>
        </w:trPr>
        <w:tc>
          <w:tcPr>
            <w:tcW w:w="1549" w:type="pct"/>
            <w:vMerge w:val="restart"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B268F">
              <w:rPr>
                <w:b/>
                <w:bCs/>
                <w:sz w:val="24"/>
                <w:szCs w:val="24"/>
              </w:rPr>
              <w:t>Тема 2.2</w:t>
            </w:r>
          </w:p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Ассортимент, </w:t>
            </w:r>
            <w:r w:rsidRPr="00DB268F">
              <w:rPr>
                <w:b/>
                <w:bCs/>
                <w:sz w:val="24"/>
                <w:szCs w:val="24"/>
              </w:rPr>
              <w:t>технология приготовления и</w:t>
            </w:r>
          </w:p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B268F">
              <w:rPr>
                <w:b/>
                <w:bCs/>
                <w:sz w:val="24"/>
                <w:szCs w:val="24"/>
              </w:rPr>
              <w:t>оформления сложных</w:t>
            </w:r>
          </w:p>
          <w:p w:rsidR="00271CFB" w:rsidRPr="00DC50A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B268F">
              <w:rPr>
                <w:b/>
                <w:bCs/>
                <w:sz w:val="24"/>
                <w:szCs w:val="24"/>
              </w:rPr>
              <w:t>холодных блюд из мяса</w:t>
            </w: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Разработка ассортимента сложных холодных блюд из мяса.</w:t>
            </w:r>
          </w:p>
        </w:tc>
        <w:tc>
          <w:tcPr>
            <w:tcW w:w="493" w:type="pct"/>
            <w:vMerge w:val="restart"/>
          </w:tcPr>
          <w:p w:rsidR="00271CFB" w:rsidRPr="00CD6BB3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271CFB" w:rsidRPr="00DC50AF" w:rsidTr="00CD0858">
        <w:trPr>
          <w:cantSplit/>
          <w:trHeight w:val="561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Расчет</w:t>
            </w:r>
            <w:r w:rsidRPr="00DC50AF">
              <w:rPr>
                <w:sz w:val="24"/>
                <w:szCs w:val="24"/>
              </w:rPr>
              <w:t xml:space="preserve"> массы сырья и полуфабрикатов для приготовления сложных холодных блюд из мяса.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1089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Подбор </w:t>
            </w:r>
            <w:r w:rsidRPr="00DC50AF">
              <w:rPr>
                <w:sz w:val="24"/>
                <w:szCs w:val="24"/>
              </w:rPr>
              <w:t>продуктов и дополнительных ингредиентов для приготовления сложных холодных блюд из мяса. Проверка качества подобранных продуктов и дополнительных ингредиентов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810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4 Организация рабочего места, подбор оборудования и инвентаря для приготовления сложных холодных блюд из мяса.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825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 Организация технологического процесса приготовления и приготовление сложных холодных блюд из мяса.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70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6. Сервиров</w:t>
            </w:r>
            <w:r>
              <w:rPr>
                <w:sz w:val="24"/>
                <w:szCs w:val="24"/>
              </w:rPr>
              <w:t xml:space="preserve">ка, оформление и декорирование </w:t>
            </w:r>
            <w:r w:rsidRPr="00DC50AF">
              <w:rPr>
                <w:sz w:val="24"/>
                <w:szCs w:val="24"/>
              </w:rPr>
              <w:t>сложных холодных блюд из мяса.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19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7 Контроль качества и безопасности приготовленных сложных холодных блюд из мяса .</w:t>
            </w:r>
          </w:p>
        </w:tc>
        <w:tc>
          <w:tcPr>
            <w:tcW w:w="493" w:type="pct"/>
            <w:vMerge/>
          </w:tcPr>
          <w:p w:rsidR="00271CFB" w:rsidRPr="00DC50AF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55"/>
        </w:trPr>
        <w:tc>
          <w:tcPr>
            <w:tcW w:w="1549" w:type="pct"/>
            <w:vMerge w:val="restart"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B268F">
              <w:rPr>
                <w:b/>
                <w:bCs/>
                <w:sz w:val="24"/>
                <w:szCs w:val="24"/>
              </w:rPr>
              <w:t>Тема 2.3</w:t>
            </w:r>
          </w:p>
          <w:p w:rsidR="00271CFB" w:rsidRPr="00DC50A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Ассортимент, т</w:t>
            </w:r>
            <w:r w:rsidRPr="00DB268F">
              <w:rPr>
                <w:b/>
                <w:bCs/>
                <w:sz w:val="24"/>
                <w:szCs w:val="24"/>
              </w:rPr>
              <w:t>ехнология приготовления и оформления сложных холодных блюд из сельскохозяйственной (домашней) птицы</w:t>
            </w: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1Разработка ассортимента сложных холодных блюд из сельскохозяйственной (домашней) птицы.</w:t>
            </w:r>
          </w:p>
        </w:tc>
        <w:tc>
          <w:tcPr>
            <w:tcW w:w="493" w:type="pct"/>
            <w:vMerge w:val="restart"/>
          </w:tcPr>
          <w:p w:rsidR="00271CFB" w:rsidRPr="00CD6BB3" w:rsidRDefault="00271CFB" w:rsidP="000859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271CFB" w:rsidRPr="00DC50AF" w:rsidTr="00CD0858">
        <w:trPr>
          <w:cantSplit/>
          <w:trHeight w:val="795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Расчет</w:t>
            </w:r>
            <w:r w:rsidRPr="00DC50AF">
              <w:rPr>
                <w:sz w:val="24"/>
                <w:szCs w:val="24"/>
              </w:rPr>
              <w:t xml:space="preserve"> массы сырья и полуфабрикатов для приготовления сложных холодных блюд из.сельскохозяйственной (домашней) птицы.</w:t>
            </w:r>
          </w:p>
        </w:tc>
        <w:tc>
          <w:tcPr>
            <w:tcW w:w="493" w:type="pct"/>
            <w:vMerge/>
          </w:tcPr>
          <w:p w:rsidR="00271CFB" w:rsidRPr="00DB268F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1455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3 Подбор  продуктов и дополнительных ингредиентов для приготовления сложных холодных блюд из сельскохозяйственной (домашней) птицы. Проверка качества подобранных продуктов и дополнительных ингредиентов.</w:t>
            </w:r>
          </w:p>
        </w:tc>
        <w:tc>
          <w:tcPr>
            <w:tcW w:w="493" w:type="pct"/>
            <w:vMerge/>
          </w:tcPr>
          <w:p w:rsidR="00271CFB" w:rsidRPr="00DB268F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840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4 Организация рабочего места, подбор оборудования и инвентаря для приготовления сложных холодных блюд из сельскохозяйственной (домашней) птицы.</w:t>
            </w:r>
          </w:p>
        </w:tc>
        <w:tc>
          <w:tcPr>
            <w:tcW w:w="493" w:type="pct"/>
            <w:vMerge/>
          </w:tcPr>
          <w:p w:rsidR="00271CFB" w:rsidRPr="00DB268F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789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 Организация технологического процесса приготовления и приготовление сложных холодных блюд из . сельскохозяйственной (домашней) птицы.</w:t>
            </w:r>
          </w:p>
        </w:tc>
        <w:tc>
          <w:tcPr>
            <w:tcW w:w="493" w:type="pct"/>
            <w:vMerge/>
          </w:tcPr>
          <w:p w:rsidR="00271CFB" w:rsidRPr="00DB268F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885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6 Сервировка, оформление и декорирование  сложных холодных блюд из сельскохозяйственной (домашней) птицы.</w:t>
            </w:r>
          </w:p>
        </w:tc>
        <w:tc>
          <w:tcPr>
            <w:tcW w:w="493" w:type="pct"/>
            <w:vMerge/>
          </w:tcPr>
          <w:p w:rsidR="00271CFB" w:rsidRPr="00DB268F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780"/>
        </w:trPr>
        <w:tc>
          <w:tcPr>
            <w:tcW w:w="1549" w:type="pct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7 Контроль качества и безопасности приготовленных сложных холодных блюд из .сельскохозяйственной (домашней) птицы.</w:t>
            </w:r>
          </w:p>
        </w:tc>
        <w:tc>
          <w:tcPr>
            <w:tcW w:w="493" w:type="pct"/>
            <w:vMerge/>
          </w:tcPr>
          <w:p w:rsidR="00271CFB" w:rsidRPr="00DB268F" w:rsidRDefault="00271CFB" w:rsidP="000859CC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686"/>
        </w:trPr>
        <w:tc>
          <w:tcPr>
            <w:tcW w:w="5000" w:type="pct"/>
            <w:gridSpan w:val="8"/>
          </w:tcPr>
          <w:p w:rsidR="00271CFB" w:rsidRPr="00EF06E7" w:rsidRDefault="00271CFB" w:rsidP="00EF06E7">
            <w:pPr>
              <w:spacing w:line="240" w:lineRule="auto"/>
              <w:jc w:val="center"/>
              <w:rPr>
                <w:b/>
                <w:bCs/>
              </w:rPr>
            </w:pPr>
            <w:r w:rsidRPr="00EF06E7">
              <w:rPr>
                <w:b/>
                <w:bCs/>
              </w:rPr>
              <w:t>ПК 2.3 Организовывать и проводить пригот</w:t>
            </w:r>
            <w:r>
              <w:rPr>
                <w:b/>
                <w:bCs/>
              </w:rPr>
              <w:t>овление сложных холодных соусов</w:t>
            </w:r>
          </w:p>
        </w:tc>
      </w:tr>
      <w:tr w:rsidR="00271CFB" w:rsidRPr="00DC50AF" w:rsidTr="00CD0858">
        <w:trPr>
          <w:cantSplit/>
          <w:trHeight w:val="240"/>
        </w:trPr>
        <w:tc>
          <w:tcPr>
            <w:tcW w:w="1549" w:type="pct"/>
            <w:vMerge w:val="restart"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B268F">
              <w:rPr>
                <w:b/>
                <w:bCs/>
                <w:sz w:val="24"/>
                <w:szCs w:val="24"/>
              </w:rPr>
              <w:t>Тема 3.1</w:t>
            </w:r>
          </w:p>
          <w:p w:rsidR="00271CFB" w:rsidRPr="00DC50A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Ассортимент, </w:t>
            </w:r>
            <w:r w:rsidRPr="00DB268F">
              <w:rPr>
                <w:b/>
                <w:bCs/>
                <w:sz w:val="24"/>
                <w:szCs w:val="24"/>
              </w:rPr>
              <w:t>технология приготовления сложных холодных соусов</w:t>
            </w: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Разработка ассортимента сложных холодных соусов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93" w:type="pct"/>
            <w:vMerge w:val="restart"/>
          </w:tcPr>
          <w:p w:rsidR="00271CFB" w:rsidRPr="00CD6BB3" w:rsidRDefault="00271CFB" w:rsidP="00CD0858">
            <w:pPr>
              <w:spacing w:line="240" w:lineRule="auto"/>
              <w:ind w:hanging="1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271CFB" w:rsidRPr="00DC50AF" w:rsidTr="00CD0858">
        <w:trPr>
          <w:cantSplit/>
          <w:trHeight w:val="525"/>
        </w:trPr>
        <w:tc>
          <w:tcPr>
            <w:tcW w:w="1549" w:type="pct"/>
            <w:vMerge/>
          </w:tcPr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Расчет </w:t>
            </w:r>
            <w:r w:rsidRPr="00DC50AF">
              <w:rPr>
                <w:sz w:val="24"/>
                <w:szCs w:val="24"/>
              </w:rPr>
              <w:t>массы сырья и полуфабрикатов для приготовления сложных холодных соусов.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1140"/>
        </w:trPr>
        <w:tc>
          <w:tcPr>
            <w:tcW w:w="1549" w:type="pct"/>
            <w:vMerge/>
          </w:tcPr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Подбор </w:t>
            </w:r>
            <w:r w:rsidRPr="00DC50AF">
              <w:rPr>
                <w:sz w:val="24"/>
                <w:szCs w:val="24"/>
              </w:rPr>
              <w:t>продуктов и дополнительных ингредиентов для приготовления сложных холодных соусов. Проверка качества подобранных продуктов и дополнительных ингредиентов.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58"/>
        </w:trPr>
        <w:tc>
          <w:tcPr>
            <w:tcW w:w="1549" w:type="pct"/>
            <w:vMerge/>
          </w:tcPr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4 Организация рабочего места, подбор оборудования и инвентаря для пригото</w:t>
            </w:r>
            <w:r>
              <w:rPr>
                <w:sz w:val="24"/>
                <w:szCs w:val="24"/>
              </w:rPr>
              <w:t>вления сложных холодных соусов.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1080"/>
        </w:trPr>
        <w:tc>
          <w:tcPr>
            <w:tcW w:w="1549" w:type="pct"/>
            <w:vMerge/>
          </w:tcPr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 Организация технологического процесса приготовления и приготовление сложных холодных соусов.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285"/>
        </w:trPr>
        <w:tc>
          <w:tcPr>
            <w:tcW w:w="1549" w:type="pct"/>
            <w:vMerge/>
          </w:tcPr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6 Декорирование блюд сложными холодными соусами.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40"/>
        </w:trPr>
        <w:tc>
          <w:tcPr>
            <w:tcW w:w="1549" w:type="pct"/>
            <w:vMerge/>
          </w:tcPr>
          <w:p w:rsidR="00271CFB" w:rsidRPr="00DC50AF" w:rsidRDefault="00271CFB" w:rsidP="00DC50A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958" w:type="pct"/>
            <w:gridSpan w:val="6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7 Контроль качества и безопасности приготовленных сложных холодных соусов.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315"/>
        </w:trPr>
        <w:tc>
          <w:tcPr>
            <w:tcW w:w="1549" w:type="pct"/>
          </w:tcPr>
          <w:p w:rsidR="00271CFB" w:rsidRPr="00DC50AF" w:rsidRDefault="00271CFB" w:rsidP="00CD6BB3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2958" w:type="pct"/>
            <w:gridSpan w:val="6"/>
          </w:tcPr>
          <w:p w:rsidR="00271CFB" w:rsidRPr="00DC50AF" w:rsidRDefault="00271CFB" w:rsidP="00CD6BB3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3" w:type="pct"/>
          </w:tcPr>
          <w:p w:rsidR="00271CFB" w:rsidRPr="00DC50AF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</w:t>
            </w:r>
          </w:p>
        </w:tc>
      </w:tr>
      <w:tr w:rsidR="00271CFB" w:rsidRPr="00DC50AF" w:rsidTr="00CD0858">
        <w:trPr>
          <w:cantSplit/>
          <w:trHeight w:val="587"/>
        </w:trPr>
        <w:tc>
          <w:tcPr>
            <w:tcW w:w="5000" w:type="pct"/>
            <w:gridSpan w:val="8"/>
          </w:tcPr>
          <w:p w:rsidR="00271CFB" w:rsidRPr="00EF06E7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i/>
                <w:iCs/>
                <w:caps/>
              </w:rPr>
            </w:pPr>
            <w:r w:rsidRPr="00EF06E7">
              <w:rPr>
                <w:b/>
                <w:bCs/>
              </w:rPr>
              <w:t>ПМ.03 Организация процесса приготовления и приготовление сложной горячей кулинарной продукции</w:t>
            </w:r>
          </w:p>
        </w:tc>
      </w:tr>
      <w:tr w:rsidR="00271CFB" w:rsidRPr="00DC50AF" w:rsidTr="00CD0858">
        <w:trPr>
          <w:cantSplit/>
          <w:trHeight w:val="324"/>
        </w:trPr>
        <w:tc>
          <w:tcPr>
            <w:tcW w:w="5000" w:type="pct"/>
            <w:gridSpan w:val="8"/>
          </w:tcPr>
          <w:p w:rsidR="00271CFB" w:rsidRPr="00EF06E7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3.1 Организовывать и проводить приготовление сложных супов</w:t>
            </w:r>
          </w:p>
        </w:tc>
      </w:tr>
      <w:tr w:rsidR="00271CFB" w:rsidRPr="00DC50AF" w:rsidTr="00CD0858">
        <w:trPr>
          <w:cantSplit/>
          <w:trHeight w:val="270"/>
        </w:trPr>
        <w:tc>
          <w:tcPr>
            <w:tcW w:w="1721" w:type="pct"/>
            <w:gridSpan w:val="2"/>
            <w:vMerge w:val="restart"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1.2</w:t>
            </w:r>
          </w:p>
          <w:p w:rsidR="00271CFB" w:rsidRPr="00DC50AF" w:rsidRDefault="00271CFB" w:rsidP="00DB2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B268F">
              <w:rPr>
                <w:b/>
                <w:bCs/>
                <w:sz w:val="24"/>
                <w:szCs w:val="24"/>
              </w:rPr>
              <w:t>Технологический процесс приготовления сложных горячих супов</w:t>
            </w: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Разработка ассортимента сложных супов.</w:t>
            </w:r>
          </w:p>
        </w:tc>
        <w:tc>
          <w:tcPr>
            <w:tcW w:w="493" w:type="pct"/>
            <w:vMerge w:val="restart"/>
          </w:tcPr>
          <w:p w:rsidR="00271CFB" w:rsidRPr="00DC50AF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18</w:t>
            </w:r>
          </w:p>
        </w:tc>
      </w:tr>
      <w:tr w:rsidR="00271CFB" w:rsidRPr="00DC50AF" w:rsidTr="00CD0858">
        <w:trPr>
          <w:cantSplit/>
          <w:trHeight w:val="543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2 Подбор и оценка качества сырья для приготовления сложных супов.</w:t>
            </w:r>
          </w:p>
        </w:tc>
        <w:tc>
          <w:tcPr>
            <w:tcW w:w="493" w:type="pct"/>
            <w:vMerge/>
          </w:tcPr>
          <w:p w:rsidR="00271CFB" w:rsidRPr="00DC50AF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61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3 Организация рабочего места и подбор оборудования, инвентаря, инструментов.</w:t>
            </w:r>
          </w:p>
        </w:tc>
        <w:tc>
          <w:tcPr>
            <w:tcW w:w="493" w:type="pct"/>
            <w:vMerge/>
          </w:tcPr>
          <w:p w:rsidR="00271CFB" w:rsidRPr="00DC50AF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1074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4 Организация процесса приготовления и приготовление сложных супов с соблюдением санитарного, температурного и временного режимов и техники безопасности.</w:t>
            </w:r>
          </w:p>
        </w:tc>
        <w:tc>
          <w:tcPr>
            <w:tcW w:w="493" w:type="pct"/>
            <w:vMerge/>
          </w:tcPr>
          <w:p w:rsidR="00271CFB" w:rsidRPr="00DC50AF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315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 Сервировка и оформление сложных супов.</w:t>
            </w:r>
          </w:p>
        </w:tc>
        <w:tc>
          <w:tcPr>
            <w:tcW w:w="493" w:type="pct"/>
            <w:vMerge/>
          </w:tcPr>
          <w:p w:rsidR="00271CFB" w:rsidRPr="00DC50AF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354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6 Оценка качества приготовленных сложных супов.</w:t>
            </w:r>
          </w:p>
        </w:tc>
        <w:tc>
          <w:tcPr>
            <w:tcW w:w="493" w:type="pct"/>
            <w:vMerge/>
          </w:tcPr>
          <w:p w:rsidR="00271CFB" w:rsidRPr="00DC50AF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735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7 Соблюдение правил хранения сложных супов с учетом требований к безопасности  пищевой продукции.</w:t>
            </w:r>
          </w:p>
        </w:tc>
        <w:tc>
          <w:tcPr>
            <w:tcW w:w="493" w:type="pct"/>
            <w:vMerge/>
          </w:tcPr>
          <w:p w:rsidR="00271CFB" w:rsidRPr="00DC50AF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87"/>
        </w:trPr>
        <w:tc>
          <w:tcPr>
            <w:tcW w:w="5000" w:type="pct"/>
            <w:gridSpan w:val="8"/>
          </w:tcPr>
          <w:p w:rsidR="00271CFB" w:rsidRPr="00285378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</w:rPr>
            </w:pPr>
            <w:r w:rsidRPr="00285378">
              <w:rPr>
                <w:b/>
                <w:bCs/>
              </w:rPr>
              <w:t>ПК 3.2 Организовывать и проводить приготовление сложных горячих</w:t>
            </w:r>
            <w:r>
              <w:rPr>
                <w:b/>
                <w:bCs/>
              </w:rPr>
              <w:t xml:space="preserve">  соусов</w:t>
            </w:r>
          </w:p>
        </w:tc>
      </w:tr>
      <w:tr w:rsidR="00271CFB" w:rsidRPr="00DC50AF" w:rsidTr="00CD0858">
        <w:trPr>
          <w:cantSplit/>
          <w:trHeight w:val="345"/>
        </w:trPr>
        <w:tc>
          <w:tcPr>
            <w:tcW w:w="1721" w:type="pct"/>
            <w:gridSpan w:val="2"/>
            <w:vMerge w:val="restart"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B268F">
              <w:rPr>
                <w:b/>
                <w:bCs/>
                <w:sz w:val="24"/>
                <w:szCs w:val="24"/>
              </w:rPr>
              <w:t>Тема 2.1</w:t>
            </w:r>
          </w:p>
          <w:p w:rsidR="00271CFB" w:rsidRPr="00DC50AF" w:rsidRDefault="00271CFB" w:rsidP="00DB2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B268F">
              <w:rPr>
                <w:b/>
                <w:bCs/>
                <w:sz w:val="24"/>
                <w:szCs w:val="24"/>
              </w:rPr>
              <w:t>Технологический процесс приготовления сложных горячих соусов</w:t>
            </w: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Разработка ассо</w:t>
            </w:r>
            <w:r>
              <w:rPr>
                <w:sz w:val="24"/>
                <w:szCs w:val="24"/>
              </w:rPr>
              <w:t>ртимента сложных горячих соусов</w:t>
            </w:r>
            <w:r w:rsidRPr="00DC50AF">
              <w:rPr>
                <w:sz w:val="24"/>
                <w:szCs w:val="24"/>
              </w:rPr>
              <w:t>.</w:t>
            </w:r>
          </w:p>
        </w:tc>
        <w:tc>
          <w:tcPr>
            <w:tcW w:w="493" w:type="pct"/>
            <w:vMerge w:val="restart"/>
          </w:tcPr>
          <w:p w:rsidR="00271CFB" w:rsidRPr="00CD6BB3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1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271CFB" w:rsidRPr="00DC50AF" w:rsidTr="00CD0858">
        <w:trPr>
          <w:cantSplit/>
          <w:trHeight w:val="534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2 Подбор и оценка качества сырья для приготовления сложных горячих соусов.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85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3.Организация рабочего места и подбор оборудования, инвентаря, инструментов.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1125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4 Организация процесса приготовления и приготовление сложных горячих соусов  с соблюдением санитарного, температурного и временного режимов и техники безопасности.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261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 Оформление блюд сложными горячими соусами.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540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6 Оценка качества приготовленных сложных горячих соусов.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CD0858">
        <w:trPr>
          <w:cantSplit/>
          <w:trHeight w:val="825"/>
        </w:trPr>
        <w:tc>
          <w:tcPr>
            <w:tcW w:w="1721" w:type="pct"/>
            <w:gridSpan w:val="2"/>
            <w:vMerge/>
          </w:tcPr>
          <w:p w:rsidR="00271CFB" w:rsidRPr="00DB268F" w:rsidRDefault="00271CFB" w:rsidP="00DB268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85" w:type="pct"/>
            <w:gridSpan w:val="5"/>
          </w:tcPr>
          <w:p w:rsidR="00271CFB" w:rsidRPr="00DC50AF" w:rsidRDefault="00271CFB" w:rsidP="00DB268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7 Соблюдение правил хранения сложных горячих соусов с учетом требований</w:t>
            </w:r>
            <w:r>
              <w:rPr>
                <w:sz w:val="24"/>
                <w:szCs w:val="24"/>
              </w:rPr>
              <w:t xml:space="preserve"> к безопасности </w:t>
            </w:r>
            <w:r w:rsidRPr="00DC50AF">
              <w:rPr>
                <w:sz w:val="24"/>
                <w:szCs w:val="24"/>
              </w:rPr>
              <w:t>пищевой продукции.</w:t>
            </w:r>
          </w:p>
        </w:tc>
        <w:tc>
          <w:tcPr>
            <w:tcW w:w="493" w:type="pct"/>
            <w:vMerge/>
          </w:tcPr>
          <w:p w:rsidR="00271CFB" w:rsidRPr="00DC50AF" w:rsidRDefault="00271CFB" w:rsidP="00EF121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71CFB" w:rsidRDefault="00271CFB" w:rsidP="002853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bCs/>
        </w:rPr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22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91"/>
        <w:gridCol w:w="5491"/>
        <w:gridCol w:w="1412"/>
      </w:tblGrid>
      <w:tr w:rsidR="00271CFB" w:rsidRPr="00DC0445" w:rsidTr="00CD0858">
        <w:trPr>
          <w:cantSplit/>
          <w:trHeight w:val="587"/>
        </w:trPr>
        <w:tc>
          <w:tcPr>
            <w:tcW w:w="5000" w:type="pct"/>
            <w:gridSpan w:val="3"/>
          </w:tcPr>
          <w:p w:rsidR="00271CFB" w:rsidRPr="00DC0445" w:rsidRDefault="00271CFB" w:rsidP="002853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ПК 3.3 Организовывать и проводить приготовление сложных блюд из овощей, грибов и сыра</w:t>
            </w:r>
          </w:p>
        </w:tc>
      </w:tr>
      <w:tr w:rsidR="00271CFB" w:rsidRPr="00DC0445" w:rsidTr="00CD0858">
        <w:trPr>
          <w:cantSplit/>
          <w:trHeight w:val="495"/>
        </w:trPr>
        <w:tc>
          <w:tcPr>
            <w:tcW w:w="1647" w:type="pct"/>
            <w:vMerge w:val="restart"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Тема 3.1</w:t>
            </w:r>
          </w:p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Технологический процесс приготовления сложных горячих блюд из овощей и грибов</w:t>
            </w: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b/>
                <w:bCs/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1 Разработка ассортимента сложных горячих блюд из овощей и грибов.</w:t>
            </w:r>
          </w:p>
        </w:tc>
        <w:tc>
          <w:tcPr>
            <w:tcW w:w="686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45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18</w:t>
            </w:r>
          </w:p>
        </w:tc>
      </w:tr>
      <w:tr w:rsidR="00271CFB" w:rsidRPr="00DC0445" w:rsidTr="00CD0858">
        <w:trPr>
          <w:cantSplit/>
          <w:trHeight w:val="570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2 Подбор и оценка качества сырья для приготовления сложных горячих блюд из овощей и грибов.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600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3 Организация рабочего места и подбор оборудования, инвентаря, инструментов.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1086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4 Организация процесса приготовления и приготовление сложных горячих блюд из овощей и грибов с соблюдением санитарного, температурного и временного режимов и техники безопасности.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600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5 Сервировка и оформление сложных горячих блюд из овощей, и грибов.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615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6 Оценка качества приготовленных сложных горячих блюд из овощей и грибов.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750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7 Соблюдение правил хранения сложных горячих блюд из овощей и грибов с учетом требований к безопасности пищевой продукции.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55"/>
        </w:trPr>
        <w:tc>
          <w:tcPr>
            <w:tcW w:w="1647" w:type="pct"/>
            <w:vMerge w:val="restart"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Тема 3.2</w:t>
            </w:r>
          </w:p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Технологический процесс приготовления сложных горячих блюд из сыра, яиц и творога.</w:t>
            </w: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b/>
                <w:bCs/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1 Разработка ассортимента сложных горячих блюд из сыра, яиц и творога.</w:t>
            </w:r>
          </w:p>
        </w:tc>
        <w:tc>
          <w:tcPr>
            <w:tcW w:w="686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left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9</w:t>
            </w:r>
          </w:p>
        </w:tc>
      </w:tr>
      <w:tr w:rsidR="00271CFB" w:rsidRPr="00DC0445" w:rsidTr="00CD0858">
        <w:trPr>
          <w:cantSplit/>
          <w:trHeight w:val="525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2 Подбор и оценка качества сырья для приготовления сложных горячих блюд из сыра, яиц и творога.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40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3 Организация рабочего места и подбор оборудования, инвентаря, инструментов.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1155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4 Организация процесса приготовления и приготовление сложных горячих блюд из сыра, яиц и творога с соблюдением санитарного, температурного и временного режимов и техники безопасности.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82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5 Сервировка и оформление сложных горячих блюд изсыра, яиц и творога.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85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6 Оценка качества приготовленных сложных горячих блюд из сыра, яиц и творога.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780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7 Соблюдение правил хранения сложных горячих блюд из сыра, яиц и творога с учетом требований к безопасности пищевой продукции.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87"/>
        </w:trPr>
        <w:tc>
          <w:tcPr>
            <w:tcW w:w="5000" w:type="pct"/>
            <w:gridSpan w:val="3"/>
          </w:tcPr>
          <w:p w:rsidR="00271CFB" w:rsidRPr="00DC0445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ПК 3.4 Организовывать и проводить приготовление сложных блюд из рыбы, мяса и сельскохозяйственной (домашней) птицы</w:t>
            </w:r>
          </w:p>
        </w:tc>
      </w:tr>
      <w:tr w:rsidR="00271CFB" w:rsidRPr="00DC0445" w:rsidTr="00CD0858">
        <w:trPr>
          <w:cantSplit/>
          <w:trHeight w:val="558"/>
        </w:trPr>
        <w:tc>
          <w:tcPr>
            <w:tcW w:w="1647" w:type="pct"/>
            <w:vMerge w:val="restart"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Тема 4.1</w:t>
            </w:r>
          </w:p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Технологический процесс приготовления сложных горячих блюд из рыбы и нерыбных морепродуктов</w:t>
            </w: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b/>
                <w:bCs/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1 Разработка ассортимента сложных блюд из рыбы и  нерыбных морепродуктов.</w:t>
            </w:r>
          </w:p>
        </w:tc>
        <w:tc>
          <w:tcPr>
            <w:tcW w:w="686" w:type="pct"/>
            <w:vMerge w:val="restart"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18</w:t>
            </w:r>
          </w:p>
        </w:tc>
      </w:tr>
      <w:tr w:rsidR="00271CFB" w:rsidRPr="00DC0445" w:rsidTr="00CD0858">
        <w:trPr>
          <w:cantSplit/>
          <w:trHeight w:val="576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2 Подбор и оценка качества сырья для приготовления сложных блюд из рыбы и нерыбных морепродуктов.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49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3 Организация рабочего места и подбор оборудования, инвентаря, инструментов;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1350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4 Организация процесса приготовления и приготовление сложных блюд из рыбы и нерыбных морепродуктов с соблюдением санитарного, температурного и временного режимов и техники безопасности;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55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5 Сервировка и оформление сложных блюд из рыбы и нерыбных морепродуктов.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600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6 Оценка качества приготовленных сложных блюд из рыбы и нерыбных морепродуктов.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765"/>
        </w:trPr>
        <w:tc>
          <w:tcPr>
            <w:tcW w:w="1647" w:type="pct"/>
            <w:vMerge/>
          </w:tcPr>
          <w:p w:rsidR="00271CFB" w:rsidRPr="00DC0445" w:rsidRDefault="00271CFB" w:rsidP="0017136C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7 Соблюдение правил хранения сложных блюд из рыбы нерыбных морепродуктов с учетом требований к безопасности пищевой продукции.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258"/>
        </w:trPr>
        <w:tc>
          <w:tcPr>
            <w:tcW w:w="1647" w:type="pct"/>
            <w:vMerge w:val="restart"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Тема 4.2</w:t>
            </w:r>
          </w:p>
          <w:p w:rsidR="00271CFB" w:rsidRPr="00DC0445" w:rsidRDefault="00271CFB" w:rsidP="00414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Технологический процесс приготовления сложных горячих блюд из мяса и субпродуктов</w:t>
            </w: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b/>
                <w:bCs/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1 Разработка ассортимента сложных блюд из мяса.</w:t>
            </w:r>
          </w:p>
        </w:tc>
        <w:tc>
          <w:tcPr>
            <w:tcW w:w="686" w:type="pct"/>
            <w:vMerge w:val="restart"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18</w:t>
            </w:r>
          </w:p>
        </w:tc>
      </w:tr>
      <w:tr w:rsidR="00271CFB" w:rsidRPr="00DC0445" w:rsidTr="00CD0858">
        <w:trPr>
          <w:cantSplit/>
          <w:trHeight w:val="555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2 Подбор и оценка качества сырья для приготовления сложных блюд из мяса и субпродуктов.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40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3 Организация рабочего места и подбор оборудования, инвентаря, инструментов.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1155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4 Организация процесса приготовления и приготовление сложных блюд из мяса и субпродуктов с соблюдением санитарного, температурного и временного режимов и техники безопасности.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16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5 Сервировка и оформление сложных блюд из мяса.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55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6 Оценка качества приготовленных сложных блюд из мяса и субпродуктов.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780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7 Соблюдение правил хранения сложных блюд из мяса и субпродуктов с учетом требований к безопасности пищевой продукции.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615"/>
        </w:trPr>
        <w:tc>
          <w:tcPr>
            <w:tcW w:w="1647" w:type="pct"/>
            <w:vMerge w:val="restart"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Тема 4.3</w:t>
            </w:r>
          </w:p>
          <w:p w:rsidR="00271CFB" w:rsidRPr="00DC0445" w:rsidRDefault="00271CFB" w:rsidP="00414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Технологический процесс приготовления сложных горячих блюд из домашней птицы, дичи и кролика</w:t>
            </w: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b/>
                <w:bCs/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1 Разработка ассортимента сложных блюд из сельскохозяйственной (домашней) птицы.</w:t>
            </w:r>
          </w:p>
        </w:tc>
        <w:tc>
          <w:tcPr>
            <w:tcW w:w="686" w:type="pct"/>
            <w:vMerge w:val="restart"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18</w:t>
            </w:r>
          </w:p>
        </w:tc>
      </w:tr>
      <w:tr w:rsidR="00271CFB" w:rsidRPr="00DC0445" w:rsidTr="00CD0858">
        <w:trPr>
          <w:cantSplit/>
          <w:trHeight w:val="750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2 Подбор и оценка качества сырья для приготовления сложных блюд из . сельскохозяйственной (домашней) птицы.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67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3 Организация рабочего места и подбор оборудования, инвентаря, инструментов.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1455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4 Организация процесса приготовления и приготовление сложных блюд из сельскохозяйственной (домашней) птицы с соблюдением санитарного, температурного и временного режимов и техники безопасности.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540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5 Сервировка и оформление сложных блюд из сельскохозяйственной (домашней) птицы.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765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6 Оценка качества приготовленных сложных блюд из рыбы, мяса и сельскохозяйственной (домашней) птицы.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905"/>
        </w:trPr>
        <w:tc>
          <w:tcPr>
            <w:tcW w:w="1647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67" w:type="pct"/>
          </w:tcPr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3"/>
                <w:szCs w:val="23"/>
              </w:rPr>
            </w:pPr>
            <w:r w:rsidRPr="00DC0445">
              <w:rPr>
                <w:sz w:val="23"/>
                <w:szCs w:val="23"/>
              </w:rPr>
              <w:t>7Соблюдение правил хранения сложных блюд из сельскохозяйственной (домашней) птицы с учетом требований к безопасности пищевой продукции.</w:t>
            </w:r>
          </w:p>
        </w:tc>
        <w:tc>
          <w:tcPr>
            <w:tcW w:w="686" w:type="pct"/>
            <w:vMerge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3"/>
                <w:szCs w:val="23"/>
              </w:rPr>
            </w:pPr>
          </w:p>
        </w:tc>
      </w:tr>
      <w:tr w:rsidR="00271CFB" w:rsidRPr="00DC0445" w:rsidTr="00CD0858">
        <w:trPr>
          <w:cantSplit/>
          <w:trHeight w:val="421"/>
        </w:trPr>
        <w:tc>
          <w:tcPr>
            <w:tcW w:w="1647" w:type="pct"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 xml:space="preserve">Итого </w:t>
            </w:r>
          </w:p>
        </w:tc>
        <w:tc>
          <w:tcPr>
            <w:tcW w:w="2667" w:type="pct"/>
          </w:tcPr>
          <w:p w:rsidR="00271CFB" w:rsidRPr="00DC0445" w:rsidRDefault="00271CFB" w:rsidP="001713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sz w:val="23"/>
                <w:szCs w:val="23"/>
              </w:rPr>
            </w:pPr>
          </w:p>
        </w:tc>
        <w:tc>
          <w:tcPr>
            <w:tcW w:w="686" w:type="pct"/>
          </w:tcPr>
          <w:p w:rsidR="00271CFB" w:rsidRPr="00DC0445" w:rsidRDefault="00271CFB" w:rsidP="00F44C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3"/>
                <w:szCs w:val="23"/>
              </w:rPr>
            </w:pPr>
            <w:r w:rsidRPr="00DC0445">
              <w:rPr>
                <w:b/>
                <w:bCs/>
                <w:sz w:val="23"/>
                <w:szCs w:val="23"/>
              </w:rPr>
              <w:t>108</w:t>
            </w:r>
          </w:p>
        </w:tc>
      </w:tr>
    </w:tbl>
    <w:p w:rsidR="00271CFB" w:rsidRDefault="00271CFB" w:rsidP="00DC5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bCs/>
          <w:sz w:val="23"/>
          <w:szCs w:val="23"/>
        </w:rPr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22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81"/>
        <w:gridCol w:w="5573"/>
        <w:gridCol w:w="62"/>
        <w:gridCol w:w="1178"/>
      </w:tblGrid>
      <w:tr w:rsidR="00271CFB" w:rsidRPr="00DC0445" w:rsidTr="00CD0858">
        <w:trPr>
          <w:cantSplit/>
          <w:trHeight w:val="587"/>
        </w:trPr>
        <w:tc>
          <w:tcPr>
            <w:tcW w:w="5000" w:type="pct"/>
            <w:gridSpan w:val="4"/>
          </w:tcPr>
          <w:p w:rsidR="00271CFB" w:rsidRPr="00DC0445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 xml:space="preserve">ПМ. 07 Выполнение работ по одной или нескольким профессиям рабочих, должностям служащих МДК 07.01 Технология приготовления основной кулинарной продукции </w:t>
            </w:r>
          </w:p>
        </w:tc>
      </w:tr>
      <w:tr w:rsidR="00271CFB" w:rsidRPr="00DC0445" w:rsidTr="00CD0858">
        <w:trPr>
          <w:cantSplit/>
          <w:trHeight w:val="731"/>
        </w:trPr>
        <w:tc>
          <w:tcPr>
            <w:tcW w:w="5000" w:type="pct"/>
            <w:gridSpan w:val="4"/>
          </w:tcPr>
          <w:p w:rsidR="00271CFB" w:rsidRPr="00DC0445" w:rsidRDefault="00271CFB" w:rsidP="00C449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 Производить первичную обработку, нарезку и формовку традиционных видов овощей и плодов, подготовку пряностей и приправ</w:t>
            </w:r>
          </w:p>
        </w:tc>
      </w:tr>
      <w:tr w:rsidR="00271CFB" w:rsidRPr="00DC0445" w:rsidTr="00CD0858">
        <w:trPr>
          <w:cantSplit/>
          <w:trHeight w:val="795"/>
        </w:trPr>
        <w:tc>
          <w:tcPr>
            <w:tcW w:w="1691" w:type="pct"/>
            <w:vMerge w:val="restart"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1.3</w:t>
            </w:r>
          </w:p>
          <w:p w:rsidR="00271CFB" w:rsidRPr="00DC0445" w:rsidRDefault="00271CFB" w:rsidP="00414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кулинарной обработки сырья и приготовления полуфабрикатов</w:t>
            </w: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Механическая обработка овощей. Обработка картофеля. Обработка корнеплодов. Традиционные и фигурные способы нарезки овощей.</w:t>
            </w:r>
          </w:p>
        </w:tc>
        <w:tc>
          <w:tcPr>
            <w:tcW w:w="572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271CFB" w:rsidRPr="00DC0445" w:rsidTr="00CD0858">
        <w:trPr>
          <w:cantSplit/>
          <w:trHeight w:val="345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Нарезка овощей способом «</w:t>
            </w:r>
            <w:r w:rsidRPr="00DC0445">
              <w:rPr>
                <w:sz w:val="24"/>
                <w:szCs w:val="24"/>
                <w:lang w:val="en-US"/>
              </w:rPr>
              <w:t>Turned</w:t>
            </w:r>
            <w:r w:rsidRPr="00DC0445">
              <w:rPr>
                <w:sz w:val="24"/>
                <w:szCs w:val="24"/>
              </w:rPr>
              <w:t>»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43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Первичная обработка капустных овощей, лука, чеснока.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25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Первичная обработка тыквы, кабачков, огурцов, помидоров, баклажанов.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629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5 Первичная обработка перца, листовых, бобовых и десертных овощей.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53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6 Обработка грибов. Первичная обработка грибов.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677"/>
        </w:trPr>
        <w:tc>
          <w:tcPr>
            <w:tcW w:w="5000" w:type="pct"/>
            <w:gridSpan w:val="4"/>
          </w:tcPr>
          <w:p w:rsidR="00271CFB" w:rsidRPr="00DC0445" w:rsidRDefault="00271CFB" w:rsidP="00D06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7.12 Производить обработку рыбы с костным скелетом.</w:t>
            </w:r>
          </w:p>
          <w:p w:rsidR="00271CFB" w:rsidRPr="00DC0445" w:rsidRDefault="00271CFB" w:rsidP="00D06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7.13 Производить приготовление и подготовку полуфабрикатов из рыбы с костным скелетом</w:t>
            </w:r>
          </w:p>
        </w:tc>
      </w:tr>
      <w:tr w:rsidR="00271CFB" w:rsidRPr="00DC0445" w:rsidTr="00CD0858">
        <w:trPr>
          <w:cantSplit/>
          <w:trHeight w:val="1098"/>
        </w:trPr>
        <w:tc>
          <w:tcPr>
            <w:tcW w:w="1691" w:type="pct"/>
            <w:vMerge w:val="restart"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1.3</w:t>
            </w:r>
          </w:p>
          <w:p w:rsidR="00271CFB" w:rsidRPr="00DC0445" w:rsidRDefault="00271CFB" w:rsidP="004143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кулинарной обработки сырья и приготовления полуфабрикатов</w:t>
            </w: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 xml:space="preserve">1 Обработка рыбы. Оттаивание мороженой рыбы. Вымачивание соленой рыбы. Обработка рыбы с костным скелетом. Способы разделки рыбы. Обработка рыбы с костно-хрящевым скелетом. </w:t>
            </w:r>
          </w:p>
        </w:tc>
        <w:tc>
          <w:tcPr>
            <w:tcW w:w="572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hanging="1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271CFB" w:rsidRPr="00DC0445" w:rsidTr="00CD0858">
        <w:trPr>
          <w:cantSplit/>
          <w:trHeight w:val="1104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полуфабрикатов для варки, припускания, жарки рыбы основным способом, жарки во фритюре, жарки на решетке, жарки на вертеле, приготовление полуфабрикатов из котлетной массы.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1132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Обработка нерыбного водного сырья (морские беспозвоночные, двустворчатые моллюски, головоногие моллюски, морские ракообразные, иглокожие, морская капуста, речные раки).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1028"/>
        </w:trPr>
        <w:tc>
          <w:tcPr>
            <w:tcW w:w="5000" w:type="pct"/>
            <w:gridSpan w:val="4"/>
          </w:tcPr>
          <w:p w:rsidR="00271CFB" w:rsidRPr="00DC0445" w:rsidRDefault="00271CFB" w:rsidP="00D06F60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7.15 Производить подготовку полуфабрикатов из мяса, мя</w:t>
            </w:r>
            <w:r>
              <w:rPr>
                <w:b/>
                <w:bCs/>
                <w:sz w:val="24"/>
                <w:szCs w:val="24"/>
              </w:rPr>
              <w:t>сных продуктов и домашней птицы</w:t>
            </w:r>
          </w:p>
          <w:p w:rsidR="00271CFB" w:rsidRPr="00DC0445" w:rsidRDefault="00271CFB" w:rsidP="00D06F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7.16 Производить обработку и приготовление основных полуфабрикатов из мяса, мясопродуктов и домашней птицы</w:t>
            </w:r>
          </w:p>
        </w:tc>
      </w:tr>
      <w:tr w:rsidR="00271CFB" w:rsidRPr="00DC0445" w:rsidTr="00CD0858">
        <w:trPr>
          <w:cantSplit/>
          <w:trHeight w:val="1125"/>
        </w:trPr>
        <w:tc>
          <w:tcPr>
            <w:tcW w:w="1691" w:type="pct"/>
            <w:vMerge w:val="restart"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1.3</w:t>
            </w:r>
          </w:p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кулинарной обработки сырья и приготовления полуфабрикатов</w:t>
            </w: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Механическая обработка мяса. Прием и хранение сырья. Размораживание. Обмывание и обсушивание. Деление на части. Обвалка. Жиловка и зачистка. Кулинарное использование частей говядины.</w:t>
            </w:r>
          </w:p>
        </w:tc>
        <w:tc>
          <w:tcPr>
            <w:tcW w:w="572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271CFB" w:rsidRPr="00DC0445" w:rsidTr="00CD0858">
        <w:trPr>
          <w:cantSplit/>
          <w:trHeight w:val="870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Приготовления мясных полуфабрикатов (крупнокусковых, порционных, мелкокусковых, рубленных). Нарезка, рыхление, отбивание.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58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Разделка туш баранины, козлятины, телятины, свинины. Кулинарное использование частей туш.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46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Обработка мяса диких животных. Деление на части, обвалка и жиловка, маринование.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1095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5 Обработка субпродуктов и костей. Обработка голов, ног, хвостов, мозгов, печени, почек, языков, желудков, сердец и горла, легкого, вымени, использование костей.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834"/>
        </w:trPr>
        <w:tc>
          <w:tcPr>
            <w:tcW w:w="1691" w:type="pct"/>
            <w:vMerge w:val="restart"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1.3</w:t>
            </w:r>
          </w:p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кулинарной обработки сырья и приготовления полуфабрикатов</w:t>
            </w: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Кулинарная обработка сельскохозяйственной птицы, пернатой дичи, кролика. Размораживание, опаливание, потрошение.</w:t>
            </w:r>
          </w:p>
        </w:tc>
        <w:tc>
          <w:tcPr>
            <w:tcW w:w="572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271CFB" w:rsidRPr="00DC0445" w:rsidTr="00CD0858">
        <w:trPr>
          <w:cantSplit/>
          <w:trHeight w:val="1635"/>
        </w:trPr>
        <w:tc>
          <w:tcPr>
            <w:tcW w:w="1691" w:type="pct"/>
            <w:vMerge/>
          </w:tcPr>
          <w:p w:rsidR="00271CFB" w:rsidRPr="00DC0445" w:rsidRDefault="00271CFB" w:rsidP="0041431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7" w:type="pct"/>
            <w:gridSpan w:val="2"/>
          </w:tcPr>
          <w:p w:rsidR="00271CFB" w:rsidRPr="00DC0445" w:rsidRDefault="00271CFB" w:rsidP="00414315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полуфабрикатов из мяса сельскохозяйственной птицы, пернатой дичи, кролика. Подготовка тушек к тепловой обработке (заправка тушек). Приготовление порционных, мелкокусковых, рубленых полуфабрикатов, кнельной массы.</w:t>
            </w:r>
          </w:p>
        </w:tc>
        <w:tc>
          <w:tcPr>
            <w:tcW w:w="572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410"/>
        </w:trPr>
        <w:tc>
          <w:tcPr>
            <w:tcW w:w="5000" w:type="pct"/>
            <w:gridSpan w:val="4"/>
          </w:tcPr>
          <w:p w:rsidR="00271CFB" w:rsidRPr="00DC0445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</w:t>
            </w:r>
            <w:r>
              <w:rPr>
                <w:b/>
                <w:bCs/>
                <w:sz w:val="24"/>
                <w:szCs w:val="24"/>
              </w:rPr>
              <w:t>К 7.8 Готовить бульоны и отвары</w:t>
            </w:r>
          </w:p>
          <w:p w:rsidR="00271CFB" w:rsidRPr="00DC0445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ПК 7.9 Готовить простые супы</w:t>
            </w:r>
          </w:p>
          <w:p w:rsidR="00271CFB" w:rsidRPr="00DC0445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7.10 Готовить отдельные компоненты для соусов и соусные полуфабрикаты.</w:t>
            </w:r>
          </w:p>
          <w:p w:rsidR="00271CFB" w:rsidRPr="00DC0445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7.11 Готовить простые холодные и горячие соусы</w:t>
            </w:r>
          </w:p>
        </w:tc>
      </w:tr>
      <w:tr w:rsidR="00271CFB" w:rsidRPr="00DC0445" w:rsidTr="00CD0858">
        <w:trPr>
          <w:cantSplit/>
          <w:trHeight w:val="302"/>
        </w:trPr>
        <w:tc>
          <w:tcPr>
            <w:tcW w:w="1691" w:type="pct"/>
            <w:vMerge w:val="restart"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1.4</w:t>
            </w:r>
          </w:p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супов</w:t>
            </w: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бульонов для первых блюд.</w:t>
            </w:r>
          </w:p>
        </w:tc>
        <w:tc>
          <w:tcPr>
            <w:tcW w:w="602" w:type="pct"/>
            <w:gridSpan w:val="2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271CFB" w:rsidRPr="00DC0445" w:rsidTr="00CD0858">
        <w:trPr>
          <w:cantSplit/>
          <w:trHeight w:val="246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бульона консоме и гарниров к нему.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808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заправочных супов (щей, борщей, рассольников, солянок, супов, с крупами, бобовыми и макаронными изделиями).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270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Приготовление супов молочных и пюреобразных.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270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5 Приготовление супов холодных, сладких.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795"/>
        </w:trPr>
        <w:tc>
          <w:tcPr>
            <w:tcW w:w="1691" w:type="pct"/>
            <w:vMerge w:val="restart"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1.5</w:t>
            </w:r>
          </w:p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соусов</w:t>
            </w: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соусов на мясном бульоне (красного основного соуса и его производных, белого основного соуса и его производных)</w:t>
            </w:r>
          </w:p>
        </w:tc>
        <w:tc>
          <w:tcPr>
            <w:tcW w:w="602" w:type="pct"/>
            <w:gridSpan w:val="2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52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271CFB" w:rsidRPr="00DC0445" w:rsidTr="00CD0858">
        <w:trPr>
          <w:cantSplit/>
          <w:trHeight w:val="540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 xml:space="preserve">2 Приготовление белого основного соуса на рыбном бульоне и его производных. 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300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соусов на грибном бульоне.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261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Приготовление молочных и сметанных соусов.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85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5 Приготовление яично-масляных соусов и соусов на растительном масле.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288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6 Приготовление соусов на уксусе.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25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7 Приготовление масляных смесей (масла зеленого, масла селедочного).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786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 xml:space="preserve">8 Приготовление соуса брусничного, из клюквы или смородины для подачи к горячим мясным и рыбным блюдам. 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855"/>
        </w:trPr>
        <w:tc>
          <w:tcPr>
            <w:tcW w:w="1691" w:type="pct"/>
            <w:vMerge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9 Приготовление соусов Валуа, Болоньезе, Лимонного соуса, горчичного, пикантного, перечного.</w:t>
            </w:r>
          </w:p>
        </w:tc>
        <w:tc>
          <w:tcPr>
            <w:tcW w:w="602" w:type="pct"/>
            <w:gridSpan w:val="2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sz w:val="24"/>
                <w:szCs w:val="24"/>
              </w:rPr>
            </w:pPr>
          </w:p>
        </w:tc>
      </w:tr>
    </w:tbl>
    <w:p w:rsidR="00271CFB" w:rsidRDefault="00271CFB" w:rsidP="00624B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bCs/>
          <w:sz w:val="24"/>
          <w:szCs w:val="24"/>
        </w:rPr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22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35"/>
        <w:gridCol w:w="47"/>
        <w:gridCol w:w="5575"/>
        <w:gridCol w:w="1237"/>
      </w:tblGrid>
      <w:tr w:rsidR="00271CFB" w:rsidRPr="00DC0445" w:rsidTr="00CD0858">
        <w:trPr>
          <w:cantSplit/>
          <w:trHeight w:val="374"/>
        </w:trPr>
        <w:tc>
          <w:tcPr>
            <w:tcW w:w="5000" w:type="pct"/>
            <w:gridSpan w:val="4"/>
          </w:tcPr>
          <w:p w:rsidR="00271CFB" w:rsidRPr="00DC0445" w:rsidRDefault="00271CFB" w:rsidP="00624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7.2 Готовить и оформлять основные и простые гарниры из традиционных видов овощей и грибов</w:t>
            </w:r>
          </w:p>
        </w:tc>
      </w:tr>
      <w:tr w:rsidR="00271CFB" w:rsidRPr="00DC0445" w:rsidTr="00CD0858">
        <w:trPr>
          <w:cantSplit/>
          <w:trHeight w:val="504"/>
        </w:trPr>
        <w:tc>
          <w:tcPr>
            <w:tcW w:w="1668" w:type="pct"/>
            <w:vMerge w:val="restart"/>
          </w:tcPr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1.6</w:t>
            </w:r>
          </w:p>
          <w:p w:rsidR="00271CFB" w:rsidRPr="00DC0445" w:rsidRDefault="00271CFB" w:rsidP="00FD3CE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блюд и гарниров из овощей и грибов</w:t>
            </w:r>
          </w:p>
        </w:tc>
        <w:tc>
          <w:tcPr>
            <w:tcW w:w="2731" w:type="pct"/>
            <w:gridSpan w:val="2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блюд и гарниров из вареных и припущенных овощей.</w:t>
            </w:r>
          </w:p>
        </w:tc>
        <w:tc>
          <w:tcPr>
            <w:tcW w:w="601" w:type="pct"/>
            <w:vMerge w:val="restart"/>
          </w:tcPr>
          <w:p w:rsidR="00271CFB" w:rsidRPr="00DC0445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49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271CFB" w:rsidRPr="00DC0445" w:rsidTr="00CD0858">
        <w:trPr>
          <w:cantSplit/>
          <w:trHeight w:val="600"/>
        </w:trPr>
        <w:tc>
          <w:tcPr>
            <w:tcW w:w="1668" w:type="pct"/>
            <w:vMerge/>
          </w:tcPr>
          <w:p w:rsidR="00271CFB" w:rsidRPr="00DC0445" w:rsidRDefault="00271CFB" w:rsidP="00B548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gridSpan w:val="2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блюд и гарниров из тушеных овощей.</w:t>
            </w:r>
          </w:p>
        </w:tc>
        <w:tc>
          <w:tcPr>
            <w:tcW w:w="601" w:type="pct"/>
            <w:vMerge/>
          </w:tcPr>
          <w:p w:rsidR="00271CFB" w:rsidRPr="00DC0445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10"/>
        </w:trPr>
        <w:tc>
          <w:tcPr>
            <w:tcW w:w="1668" w:type="pct"/>
            <w:vMerge/>
          </w:tcPr>
          <w:p w:rsidR="00271CFB" w:rsidRPr="00DC0445" w:rsidRDefault="00271CFB" w:rsidP="00B548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gridSpan w:val="2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блюд и гарниров из запеченных овощей.</w:t>
            </w:r>
          </w:p>
        </w:tc>
        <w:tc>
          <w:tcPr>
            <w:tcW w:w="601" w:type="pct"/>
            <w:vMerge/>
          </w:tcPr>
          <w:p w:rsidR="00271CFB" w:rsidRPr="00DC0445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66"/>
        </w:trPr>
        <w:tc>
          <w:tcPr>
            <w:tcW w:w="1668" w:type="pct"/>
            <w:vMerge/>
          </w:tcPr>
          <w:p w:rsidR="00271CFB" w:rsidRPr="00DC0445" w:rsidRDefault="00271CFB" w:rsidP="00B548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gridSpan w:val="2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Приготовление блюд и гарниров из жареных овощей.</w:t>
            </w:r>
          </w:p>
        </w:tc>
        <w:tc>
          <w:tcPr>
            <w:tcW w:w="601" w:type="pct"/>
            <w:vMerge/>
          </w:tcPr>
          <w:p w:rsidR="00271CFB" w:rsidRPr="00DC0445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66"/>
        </w:trPr>
        <w:tc>
          <w:tcPr>
            <w:tcW w:w="5000" w:type="pct"/>
            <w:gridSpan w:val="4"/>
          </w:tcPr>
          <w:p w:rsidR="00271CFB" w:rsidRPr="00DC0445" w:rsidRDefault="00271CFB" w:rsidP="00624B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 xml:space="preserve">ПК 7.4 Готовить и оформлять простые блюда </w:t>
            </w:r>
            <w:r>
              <w:rPr>
                <w:b/>
                <w:bCs/>
                <w:sz w:val="24"/>
                <w:szCs w:val="24"/>
              </w:rPr>
              <w:t>и гарниры из макаронных изделий</w:t>
            </w:r>
          </w:p>
          <w:p w:rsidR="00271CFB" w:rsidRPr="00DC0445" w:rsidRDefault="00271CFB" w:rsidP="00C23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7.3 Производить подготовку зерновых продуктов, жиров, сахара, муки, яиц, молока для приготовления блюд и гарниров</w:t>
            </w:r>
          </w:p>
        </w:tc>
      </w:tr>
      <w:tr w:rsidR="00271CFB" w:rsidRPr="00DC0445" w:rsidTr="00CD0858">
        <w:trPr>
          <w:cantSplit/>
          <w:trHeight w:val="855"/>
        </w:trPr>
        <w:tc>
          <w:tcPr>
            <w:tcW w:w="1668" w:type="pct"/>
            <w:vMerge w:val="restart"/>
          </w:tcPr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1.7</w:t>
            </w:r>
          </w:p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блюд и гарниров из круп, бобовых и макаронных изделий</w:t>
            </w:r>
          </w:p>
        </w:tc>
        <w:tc>
          <w:tcPr>
            <w:tcW w:w="2731" w:type="pct"/>
            <w:gridSpan w:val="2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блюд и гарниров из круп и макаронных изделий (биточки манные, лапшевник с творогом, макаронник, крупеник).</w:t>
            </w:r>
          </w:p>
        </w:tc>
        <w:tc>
          <w:tcPr>
            <w:tcW w:w="601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49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271CFB" w:rsidRPr="00DC0445" w:rsidTr="00CD0858">
        <w:trPr>
          <w:cantSplit/>
          <w:trHeight w:val="579"/>
        </w:trPr>
        <w:tc>
          <w:tcPr>
            <w:tcW w:w="1668" w:type="pct"/>
            <w:vMerge/>
          </w:tcPr>
          <w:p w:rsidR="00271CFB" w:rsidRPr="00DC0445" w:rsidRDefault="00271CFB" w:rsidP="00B548A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31" w:type="pct"/>
            <w:gridSpan w:val="2"/>
          </w:tcPr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блюд из бобовых.</w:t>
            </w:r>
          </w:p>
          <w:p w:rsidR="00271CFB" w:rsidRPr="00DC0445" w:rsidRDefault="00271CFB" w:rsidP="00FD3CE2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301"/>
        </w:trPr>
        <w:tc>
          <w:tcPr>
            <w:tcW w:w="5000" w:type="pct"/>
            <w:gridSpan w:val="4"/>
          </w:tcPr>
          <w:p w:rsidR="00271CFB" w:rsidRPr="00DC0445" w:rsidRDefault="00271CFB" w:rsidP="00CA1C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7.14 Готовить и оформлять простые б</w:t>
            </w:r>
            <w:r>
              <w:rPr>
                <w:b/>
                <w:bCs/>
                <w:sz w:val="24"/>
                <w:szCs w:val="24"/>
              </w:rPr>
              <w:t>люда из рыбы с костным скелетом</w:t>
            </w:r>
          </w:p>
        </w:tc>
      </w:tr>
      <w:tr w:rsidR="00271CFB" w:rsidRPr="00DC0445" w:rsidTr="00CD0858">
        <w:trPr>
          <w:cantSplit/>
          <w:trHeight w:val="525"/>
        </w:trPr>
        <w:tc>
          <w:tcPr>
            <w:tcW w:w="1691" w:type="pct"/>
            <w:gridSpan w:val="2"/>
            <w:vMerge w:val="restart"/>
          </w:tcPr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1.9</w:t>
            </w:r>
          </w:p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блюд из рыбы и нерыбного водного сырья</w:t>
            </w:r>
          </w:p>
          <w:p w:rsidR="00271CFB" w:rsidRPr="00DC0445" w:rsidRDefault="00271CFB" w:rsidP="00DC50AF">
            <w:pPr>
              <w:spacing w:before="100" w:beforeAutospacing="1" w:after="100" w:afterAutospacing="1"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блюд из отварной и припущенной рыбы.</w:t>
            </w:r>
          </w:p>
        </w:tc>
        <w:tc>
          <w:tcPr>
            <w:tcW w:w="601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49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9</w:t>
            </w:r>
          </w:p>
          <w:p w:rsidR="00271CFB" w:rsidRPr="00DC0445" w:rsidRDefault="00271CFB" w:rsidP="00156830">
            <w:pPr>
              <w:rPr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85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блюд из рыбы, жаренной основным способом.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85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блюд из рыбы, жареной во фритюре.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58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Приготовление блюд из рыбы, жареной на открытом огне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606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5 Приготовление блюд из тушеной и запеченной рыбы.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40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6 Приготовление блюд из котлетной и кнельной массы.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49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 xml:space="preserve">7 Приготовление блюд из морского гребешка, трепангов, кальмаров, мидий, креветок. 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304"/>
        </w:trPr>
        <w:tc>
          <w:tcPr>
            <w:tcW w:w="5000" w:type="pct"/>
            <w:gridSpan w:val="4"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7.17 Готовить и оформлять простые б</w:t>
            </w:r>
            <w:r>
              <w:rPr>
                <w:b/>
                <w:bCs/>
                <w:sz w:val="24"/>
                <w:szCs w:val="24"/>
              </w:rPr>
              <w:t>люда из мяса и мясных продуктов</w:t>
            </w:r>
          </w:p>
        </w:tc>
      </w:tr>
      <w:tr w:rsidR="00271CFB" w:rsidRPr="00DC0445" w:rsidTr="00CD0858">
        <w:trPr>
          <w:cantSplit/>
          <w:trHeight w:val="516"/>
        </w:trPr>
        <w:tc>
          <w:tcPr>
            <w:tcW w:w="1691" w:type="pct"/>
            <w:gridSpan w:val="2"/>
            <w:vMerge w:val="restart"/>
          </w:tcPr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1.10</w:t>
            </w:r>
          </w:p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блюд из мяса</w:t>
            </w:r>
          </w:p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блюд из отварного и припущенного мяса.</w:t>
            </w:r>
          </w:p>
        </w:tc>
        <w:tc>
          <w:tcPr>
            <w:tcW w:w="601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49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271CFB" w:rsidRPr="00DC0445" w:rsidTr="00CD0858">
        <w:trPr>
          <w:cantSplit/>
          <w:trHeight w:val="855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блюд из тушеного мяса и субпродуктов (крупным куском, порционными кусками).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10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блюд из жаренного и запеченного мяса.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92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Приготовление стейков различной степени прожарки.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40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5 Приготовление блюд из рубленого мяса (изделия из рубленных натуральных полуфабрикатов и изделия из котлетной массы).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287"/>
        </w:trPr>
        <w:tc>
          <w:tcPr>
            <w:tcW w:w="1691" w:type="pct"/>
            <w:gridSpan w:val="2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6 Приготовления блюд из мяса диких животных.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71CFB" w:rsidRDefault="00271CFB" w:rsidP="00B00A9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4"/>
          <w:szCs w:val="24"/>
        </w:rPr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22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84"/>
        <w:gridCol w:w="5573"/>
        <w:gridCol w:w="1237"/>
      </w:tblGrid>
      <w:tr w:rsidR="00271CFB" w:rsidRPr="00DC0445" w:rsidTr="00BB38C0">
        <w:trPr>
          <w:cantSplit/>
          <w:trHeight w:val="350"/>
        </w:trPr>
        <w:tc>
          <w:tcPr>
            <w:tcW w:w="5000" w:type="pct"/>
            <w:gridSpan w:val="3"/>
          </w:tcPr>
          <w:p w:rsidR="00271CFB" w:rsidRPr="00DC0445" w:rsidRDefault="00271CFB" w:rsidP="00BB38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7.18 Готовить и оформлять простые блюда из домашней птицы</w:t>
            </w:r>
          </w:p>
        </w:tc>
      </w:tr>
      <w:tr w:rsidR="00271CFB" w:rsidRPr="00DC0445" w:rsidTr="00BB38C0">
        <w:trPr>
          <w:cantSplit/>
          <w:trHeight w:val="540"/>
        </w:trPr>
        <w:tc>
          <w:tcPr>
            <w:tcW w:w="1692" w:type="pct"/>
            <w:vMerge w:val="restart"/>
          </w:tcPr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1.11</w:t>
            </w:r>
          </w:p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блюд из сельскохозяйственной птицы и пернатой дичи</w:t>
            </w: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блюд из отварной и припущенной птицы, дичи и кролика.</w:t>
            </w:r>
          </w:p>
        </w:tc>
        <w:tc>
          <w:tcPr>
            <w:tcW w:w="601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271CFB" w:rsidRPr="00DC0445" w:rsidTr="00BB38C0">
        <w:trPr>
          <w:cantSplit/>
          <w:trHeight w:val="555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блюд из жареной птицы, дичи и кролика.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495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блюд из тушеной птицы, дичи и кролика.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521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Приготовление блюд из рубленой птицы, дичи и кролика.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347"/>
        </w:trPr>
        <w:tc>
          <w:tcPr>
            <w:tcW w:w="5000" w:type="pct"/>
            <w:gridSpan w:val="3"/>
          </w:tcPr>
          <w:p w:rsidR="00271CFB" w:rsidRPr="00DC0445" w:rsidRDefault="00271CFB" w:rsidP="0054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7.6 Готовить и оформлять</w:t>
            </w:r>
            <w:r>
              <w:rPr>
                <w:b/>
                <w:bCs/>
                <w:sz w:val="24"/>
                <w:szCs w:val="24"/>
              </w:rPr>
              <w:t xml:space="preserve"> простые блюда из яиц и творога</w:t>
            </w:r>
          </w:p>
          <w:p w:rsidR="00271CFB" w:rsidRPr="00DC0445" w:rsidRDefault="00271CFB" w:rsidP="005470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7.7 Готовить и оформлять простые</w:t>
            </w:r>
            <w:r>
              <w:rPr>
                <w:b/>
                <w:bCs/>
                <w:sz w:val="24"/>
                <w:szCs w:val="24"/>
              </w:rPr>
              <w:t xml:space="preserve"> мучные блюда из теста с фаршем</w:t>
            </w:r>
          </w:p>
          <w:p w:rsidR="00271CFB" w:rsidRPr="00DC0445" w:rsidRDefault="00271CFB" w:rsidP="00C23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7.3 Производить подготовку зерновых продуктов, жиров, сахара, муки, яиц, молока для приготовления блюд и гарниров</w:t>
            </w:r>
          </w:p>
        </w:tc>
      </w:tr>
      <w:tr w:rsidR="00271CFB" w:rsidRPr="00DC0445" w:rsidTr="00BB38C0">
        <w:trPr>
          <w:cantSplit/>
          <w:trHeight w:val="239"/>
        </w:trPr>
        <w:tc>
          <w:tcPr>
            <w:tcW w:w="1692" w:type="pct"/>
            <w:vMerge w:val="restart"/>
          </w:tcPr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1.8</w:t>
            </w:r>
          </w:p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блюд из яиц и творога</w:t>
            </w:r>
          </w:p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блюд из яиц.</w:t>
            </w:r>
          </w:p>
        </w:tc>
        <w:tc>
          <w:tcPr>
            <w:tcW w:w="601" w:type="pct"/>
            <w:vMerge w:val="restart"/>
          </w:tcPr>
          <w:p w:rsidR="00271CFB" w:rsidRPr="00DC0445" w:rsidRDefault="00271CFB" w:rsidP="00CD0858">
            <w:pPr>
              <w:tabs>
                <w:tab w:val="left" w:pos="5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49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9</w:t>
            </w:r>
          </w:p>
        </w:tc>
      </w:tr>
      <w:tr w:rsidR="00271CFB" w:rsidRPr="00DC0445" w:rsidTr="00BB38C0">
        <w:trPr>
          <w:cantSplit/>
          <w:trHeight w:val="315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холодных блюд из творога.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300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горячих блюд из творога.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551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Приготовление основных мучных кулинарных изделий.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551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5 Приготовление пасты фаршированной (равиоли, лазаньи, аньолотти).</w:t>
            </w:r>
          </w:p>
        </w:tc>
        <w:tc>
          <w:tcPr>
            <w:tcW w:w="601" w:type="pct"/>
            <w:vMerge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1024"/>
        </w:trPr>
        <w:tc>
          <w:tcPr>
            <w:tcW w:w="5000" w:type="pct"/>
            <w:gridSpan w:val="3"/>
          </w:tcPr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7.19 Готовить бутерброды и гас</w:t>
            </w:r>
            <w:r>
              <w:rPr>
                <w:b/>
                <w:bCs/>
                <w:sz w:val="24"/>
                <w:szCs w:val="24"/>
              </w:rPr>
              <w:t>трономические продукты порциями</w:t>
            </w:r>
          </w:p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</w:t>
            </w:r>
            <w:r>
              <w:rPr>
                <w:b/>
                <w:bCs/>
                <w:sz w:val="24"/>
                <w:szCs w:val="24"/>
              </w:rPr>
              <w:t>.20 Готовить и оформлять салаты</w:t>
            </w:r>
          </w:p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7.21 Готовить и офо</w:t>
            </w:r>
            <w:r>
              <w:rPr>
                <w:b/>
                <w:bCs/>
                <w:sz w:val="24"/>
                <w:szCs w:val="24"/>
              </w:rPr>
              <w:t>рмлять простые холодные закуски</w:t>
            </w:r>
          </w:p>
          <w:p w:rsidR="00271CFB" w:rsidRPr="00DC0445" w:rsidRDefault="00271CFB" w:rsidP="00B00A9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7.22 Готовить и оформлять простые холодные блюда</w:t>
            </w:r>
          </w:p>
        </w:tc>
      </w:tr>
      <w:tr w:rsidR="00271CFB" w:rsidRPr="00DC0445" w:rsidTr="00BB38C0">
        <w:trPr>
          <w:cantSplit/>
          <w:trHeight w:val="336"/>
        </w:trPr>
        <w:tc>
          <w:tcPr>
            <w:tcW w:w="1692" w:type="pct"/>
            <w:vMerge w:val="restart"/>
          </w:tcPr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1.12</w:t>
            </w:r>
          </w:p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холодных блюд и закусок</w:t>
            </w:r>
          </w:p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овощных гарниров и желе.</w:t>
            </w:r>
          </w:p>
        </w:tc>
        <w:tc>
          <w:tcPr>
            <w:tcW w:w="601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49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15</w:t>
            </w:r>
          </w:p>
        </w:tc>
      </w:tr>
      <w:tr w:rsidR="00271CFB" w:rsidRPr="00DC0445" w:rsidTr="00BB38C0">
        <w:trPr>
          <w:cantSplit/>
          <w:trHeight w:val="1065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закусочных бутербродов (канапе), закрытых бутербродов (сандвичи), бутербродов ассорти, горячих бутербродов (тартинки), крутонов, крутонов-муаль.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1155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салатов и винегретов (салаты из сырых овощей, салаты из вареных овощей, винегреты, салаты из мяса, домашней птицы, дичи, рыбы).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300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Приготовление блюд и закусок из овощей и грибов.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294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5 Приготовление блюд и закусок из рыбы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510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6 Приготовление блюд и закусок из нерыбного водного сырья.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510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7 Приготовление блюд и закусок из мяса и птицы.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510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 xml:space="preserve">8 Приготовление блюд и закусок из яиц. 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300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9 Приготовление горячих закусок.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330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10 Приготовление фуршетных мини-закусок из мяса и рыбы.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BB38C0">
        <w:trPr>
          <w:cantSplit/>
          <w:trHeight w:val="210"/>
        </w:trPr>
        <w:tc>
          <w:tcPr>
            <w:tcW w:w="1692" w:type="pct"/>
            <w:vMerge/>
          </w:tcPr>
          <w:p w:rsidR="00271CFB" w:rsidRPr="00DC0445" w:rsidRDefault="00271CFB" w:rsidP="00B00A9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7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11 Приготовление фуршетных мини-закусок ово-лакто.</w:t>
            </w:r>
          </w:p>
        </w:tc>
        <w:tc>
          <w:tcPr>
            <w:tcW w:w="601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</w:tbl>
    <w:p w:rsidR="00271CFB" w:rsidRDefault="00271CFB" w:rsidP="00CC3B5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b/>
          <w:bCs/>
          <w:sz w:val="24"/>
          <w:szCs w:val="24"/>
        </w:rPr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5224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82"/>
        <w:gridCol w:w="5571"/>
        <w:gridCol w:w="1241"/>
      </w:tblGrid>
      <w:tr w:rsidR="00271CFB" w:rsidRPr="00DC0445" w:rsidTr="00CD0858">
        <w:trPr>
          <w:cantSplit/>
          <w:trHeight w:val="464"/>
        </w:trPr>
        <w:tc>
          <w:tcPr>
            <w:tcW w:w="5000" w:type="pct"/>
            <w:gridSpan w:val="3"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7.23 Готовить и оформлять простые х</w:t>
            </w:r>
            <w:r>
              <w:rPr>
                <w:b/>
                <w:bCs/>
                <w:sz w:val="24"/>
                <w:szCs w:val="24"/>
              </w:rPr>
              <w:t>олодные и горячие сладкие блюда</w:t>
            </w:r>
          </w:p>
        </w:tc>
      </w:tr>
      <w:tr w:rsidR="00271CFB" w:rsidRPr="00DC0445" w:rsidTr="00CD0858">
        <w:trPr>
          <w:cantSplit/>
          <w:trHeight w:val="570"/>
        </w:trPr>
        <w:tc>
          <w:tcPr>
            <w:tcW w:w="1691" w:type="pct"/>
            <w:vMerge w:val="restart"/>
          </w:tcPr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1.13</w:t>
            </w:r>
          </w:p>
          <w:p w:rsidR="00271CFB" w:rsidRPr="00DC0445" w:rsidRDefault="00271CFB" w:rsidP="00156830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сладких блюд</w:t>
            </w:r>
          </w:p>
          <w:p w:rsidR="00271CFB" w:rsidRPr="00DC0445" w:rsidRDefault="00271CFB" w:rsidP="00CC3B5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и оформление блюд из натуральных фруктов, ягод и плодов.</w:t>
            </w:r>
          </w:p>
        </w:tc>
        <w:tc>
          <w:tcPr>
            <w:tcW w:w="603" w:type="pct"/>
            <w:vMerge w:val="restar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53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10</w:t>
            </w:r>
          </w:p>
        </w:tc>
      </w:tr>
      <w:tr w:rsidR="00271CFB" w:rsidRPr="00DC0445" w:rsidTr="00CD0858">
        <w:trPr>
          <w:cantSplit/>
          <w:trHeight w:val="270"/>
        </w:trPr>
        <w:tc>
          <w:tcPr>
            <w:tcW w:w="1691" w:type="pct"/>
            <w:vMerge/>
          </w:tcPr>
          <w:p w:rsidR="00271CFB" w:rsidRPr="00DC0445" w:rsidRDefault="00271CFB" w:rsidP="00CC3B5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компотов и фруктов в сиропе.</w:t>
            </w:r>
          </w:p>
        </w:tc>
        <w:tc>
          <w:tcPr>
            <w:tcW w:w="603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40"/>
        </w:trPr>
        <w:tc>
          <w:tcPr>
            <w:tcW w:w="1691" w:type="pct"/>
            <w:vMerge/>
          </w:tcPr>
          <w:p w:rsidR="00271CFB" w:rsidRPr="00DC0445" w:rsidRDefault="00271CFB" w:rsidP="00CC3B5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желированных сладких блюд (киселей, желе, муссов, самбуков).</w:t>
            </w:r>
          </w:p>
        </w:tc>
        <w:tc>
          <w:tcPr>
            <w:tcW w:w="603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70"/>
        </w:trPr>
        <w:tc>
          <w:tcPr>
            <w:tcW w:w="1691" w:type="pct"/>
            <w:vMerge/>
          </w:tcPr>
          <w:p w:rsidR="00271CFB" w:rsidRPr="00DC0445" w:rsidRDefault="00271CFB" w:rsidP="00CC3B5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4 Приготовление сливочных, сметанных, фруктовых кремов.</w:t>
            </w:r>
          </w:p>
        </w:tc>
        <w:tc>
          <w:tcPr>
            <w:tcW w:w="603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291"/>
        </w:trPr>
        <w:tc>
          <w:tcPr>
            <w:tcW w:w="1691" w:type="pct"/>
            <w:vMerge/>
          </w:tcPr>
          <w:p w:rsidR="00271CFB" w:rsidRPr="00DC0445" w:rsidRDefault="00271CFB" w:rsidP="00CC3B5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5 Приготовление горячих сладких блюд.</w:t>
            </w:r>
          </w:p>
        </w:tc>
        <w:tc>
          <w:tcPr>
            <w:tcW w:w="603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345"/>
        </w:trPr>
        <w:tc>
          <w:tcPr>
            <w:tcW w:w="1691" w:type="pct"/>
            <w:vMerge/>
          </w:tcPr>
          <w:p w:rsidR="00271CFB" w:rsidRPr="00DC0445" w:rsidRDefault="00271CFB" w:rsidP="00CC3B5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6 Приготовление сладких соусов.</w:t>
            </w:r>
          </w:p>
        </w:tc>
        <w:tc>
          <w:tcPr>
            <w:tcW w:w="603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690"/>
        </w:trPr>
        <w:tc>
          <w:tcPr>
            <w:tcW w:w="1691" w:type="pct"/>
            <w:vMerge/>
          </w:tcPr>
          <w:p w:rsidR="00271CFB" w:rsidRPr="00DC0445" w:rsidRDefault="00271CFB" w:rsidP="00CC3B5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7 Приготовление отделочных декоративных элементов для десертов с использованием изомальта.</w:t>
            </w:r>
          </w:p>
        </w:tc>
        <w:tc>
          <w:tcPr>
            <w:tcW w:w="603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178"/>
        </w:trPr>
        <w:tc>
          <w:tcPr>
            <w:tcW w:w="5000" w:type="pct"/>
            <w:gridSpan w:val="3"/>
          </w:tcPr>
          <w:p w:rsidR="00271CFB" w:rsidRPr="00DC0445" w:rsidRDefault="00271CFB" w:rsidP="00147A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7.24 Готовить простые горячие напитки.</w:t>
            </w:r>
          </w:p>
          <w:p w:rsidR="00271CFB" w:rsidRPr="00DC0445" w:rsidRDefault="00271CFB" w:rsidP="00147AE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ПК 7.25 Готовить и оформлять простые холодные напитки</w:t>
            </w:r>
          </w:p>
        </w:tc>
      </w:tr>
      <w:tr w:rsidR="00271CFB" w:rsidRPr="00DC0445" w:rsidTr="00CD0858">
        <w:trPr>
          <w:cantSplit/>
          <w:trHeight w:val="510"/>
        </w:trPr>
        <w:tc>
          <w:tcPr>
            <w:tcW w:w="1691" w:type="pct"/>
            <w:vMerge w:val="restart"/>
          </w:tcPr>
          <w:p w:rsidR="00271CFB" w:rsidRPr="00DC0445" w:rsidRDefault="00271CFB" w:rsidP="00FC7DD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Тема 1.14</w:t>
            </w:r>
          </w:p>
          <w:p w:rsidR="00271CFB" w:rsidRPr="00DC0445" w:rsidRDefault="00271CFB" w:rsidP="00FC7DD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Технологические процессы приготовления напитков</w:t>
            </w: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1 Приготовление горячих напитков (чая, кофе, какао, горячего шоколада).</w:t>
            </w:r>
          </w:p>
        </w:tc>
        <w:tc>
          <w:tcPr>
            <w:tcW w:w="603" w:type="pct"/>
            <w:vMerge w:val="restart"/>
          </w:tcPr>
          <w:p w:rsidR="00271CFB" w:rsidRPr="00DC0445" w:rsidRDefault="00271CFB" w:rsidP="00CD0858">
            <w:pPr>
              <w:tabs>
                <w:tab w:val="left" w:pos="77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8</w:t>
            </w:r>
          </w:p>
        </w:tc>
      </w:tr>
      <w:tr w:rsidR="00271CFB" w:rsidRPr="00DC0445" w:rsidTr="00CD0858">
        <w:trPr>
          <w:cantSplit/>
          <w:trHeight w:val="330"/>
        </w:trPr>
        <w:tc>
          <w:tcPr>
            <w:tcW w:w="1691" w:type="pct"/>
            <w:vMerge/>
          </w:tcPr>
          <w:p w:rsidR="00271CFB" w:rsidRPr="00DC0445" w:rsidRDefault="00271CFB" w:rsidP="00CC3B5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2 Приготовление коктейлей.</w:t>
            </w:r>
          </w:p>
        </w:tc>
        <w:tc>
          <w:tcPr>
            <w:tcW w:w="603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244"/>
        </w:trPr>
        <w:tc>
          <w:tcPr>
            <w:tcW w:w="1691" w:type="pct"/>
            <w:vMerge/>
          </w:tcPr>
          <w:p w:rsidR="00271CFB" w:rsidRPr="00DC0445" w:rsidRDefault="00271CFB" w:rsidP="00CC3B58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06" w:type="pct"/>
          </w:tcPr>
          <w:p w:rsidR="00271CFB" w:rsidRPr="00DC0445" w:rsidRDefault="00271CFB" w:rsidP="00156830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0445">
              <w:rPr>
                <w:sz w:val="24"/>
                <w:szCs w:val="24"/>
              </w:rPr>
              <w:t>3 Приготовление прохладительных напитков.</w:t>
            </w:r>
          </w:p>
        </w:tc>
        <w:tc>
          <w:tcPr>
            <w:tcW w:w="603" w:type="pct"/>
            <w:vMerge/>
          </w:tcPr>
          <w:p w:rsidR="00271CFB" w:rsidRPr="00DC0445" w:rsidRDefault="00271CFB" w:rsidP="00CC3B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0445" w:rsidTr="00CD0858">
        <w:trPr>
          <w:cantSplit/>
          <w:trHeight w:val="518"/>
        </w:trPr>
        <w:tc>
          <w:tcPr>
            <w:tcW w:w="1691" w:type="pct"/>
          </w:tcPr>
          <w:p w:rsidR="00271CFB" w:rsidRPr="00DC0445" w:rsidRDefault="00271CFB" w:rsidP="00C2378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 xml:space="preserve">Итого </w:t>
            </w:r>
          </w:p>
        </w:tc>
        <w:tc>
          <w:tcPr>
            <w:tcW w:w="2706" w:type="pct"/>
          </w:tcPr>
          <w:p w:rsidR="00271CFB" w:rsidRPr="00DC0445" w:rsidRDefault="00271CFB" w:rsidP="00CD6B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603" w:type="pct"/>
          </w:tcPr>
          <w:p w:rsidR="00271CFB" w:rsidRPr="00DC0445" w:rsidRDefault="00271CFB" w:rsidP="00CD08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53" w:firstLine="0"/>
              <w:jc w:val="center"/>
              <w:rPr>
                <w:b/>
                <w:bCs/>
                <w:sz w:val="24"/>
                <w:szCs w:val="24"/>
              </w:rPr>
            </w:pPr>
            <w:r w:rsidRPr="00DC0445">
              <w:rPr>
                <w:b/>
                <w:bCs/>
                <w:sz w:val="24"/>
                <w:szCs w:val="24"/>
              </w:rPr>
              <w:t>144</w:t>
            </w:r>
          </w:p>
        </w:tc>
      </w:tr>
    </w:tbl>
    <w:p w:rsidR="00271CFB" w:rsidRPr="00DC50AF" w:rsidRDefault="00271CFB" w:rsidP="00DC50AF">
      <w:pPr>
        <w:spacing w:line="240" w:lineRule="auto"/>
        <w:jc w:val="center"/>
        <w:rPr>
          <w:b/>
          <w:bCs/>
          <w:sz w:val="24"/>
          <w:szCs w:val="24"/>
        </w:rPr>
      </w:pPr>
    </w:p>
    <w:p w:rsidR="00271CFB" w:rsidRPr="00EF121C" w:rsidRDefault="00271CFB" w:rsidP="00F91933">
      <w:pPr>
        <w:spacing w:line="240" w:lineRule="auto"/>
        <w:jc w:val="center"/>
        <w:rPr>
          <w:b/>
          <w:bCs/>
        </w:rPr>
      </w:pPr>
      <w:r>
        <w:rPr>
          <w:b/>
          <w:bCs/>
        </w:rPr>
        <w:t>3.2.2</w:t>
      </w:r>
      <w:r w:rsidRPr="00EF121C">
        <w:rPr>
          <w:b/>
          <w:bCs/>
        </w:rPr>
        <w:t xml:space="preserve"> Содержание производственной практики</w:t>
      </w:r>
      <w:r>
        <w:rPr>
          <w:b/>
          <w:bCs/>
        </w:rPr>
        <w:t xml:space="preserve"> (по профилю специальности)</w:t>
      </w:r>
      <w:bookmarkStart w:id="0" w:name="_GoBack"/>
      <w:bookmarkEnd w:id="0"/>
      <w:r w:rsidRPr="00EF121C">
        <w:rPr>
          <w:b/>
          <w:bCs/>
        </w:rPr>
        <w:t xml:space="preserve"> для студентов четвертого курса (</w:t>
      </w:r>
      <w:r>
        <w:rPr>
          <w:b/>
          <w:bCs/>
        </w:rPr>
        <w:t>седьмой</w:t>
      </w:r>
      <w:r w:rsidRPr="00EF121C">
        <w:rPr>
          <w:b/>
          <w:bCs/>
        </w:rPr>
        <w:t xml:space="preserve"> семестр)</w:t>
      </w:r>
    </w:p>
    <w:p w:rsidR="00271CFB" w:rsidRPr="00DC50AF" w:rsidRDefault="00271CFB" w:rsidP="00F91933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10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240"/>
        <w:gridCol w:w="345"/>
        <w:gridCol w:w="15"/>
        <w:gridCol w:w="5434"/>
        <w:gridCol w:w="1260"/>
      </w:tblGrid>
      <w:tr w:rsidR="00271CFB" w:rsidTr="008242B1">
        <w:tc>
          <w:tcPr>
            <w:tcW w:w="3240" w:type="dxa"/>
          </w:tcPr>
          <w:p w:rsidR="00271CFB" w:rsidRDefault="00271CFB" w:rsidP="005A3A0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Default="00271CFB" w:rsidP="005A3A0C">
            <w:pPr>
              <w:spacing w:line="240" w:lineRule="auto"/>
              <w:jc w:val="center"/>
              <w:rPr>
                <w:b/>
                <w:bCs/>
              </w:rPr>
            </w:pPr>
            <w:r w:rsidRPr="00DC50AF">
              <w:rPr>
                <w:b/>
                <w:bCs/>
                <w:sz w:val="24"/>
                <w:szCs w:val="24"/>
              </w:rPr>
              <w:t>Наименования тем профессиональных модулей</w:t>
            </w:r>
          </w:p>
          <w:p w:rsidR="00271CFB" w:rsidRPr="00035D9B" w:rsidRDefault="00271CFB" w:rsidP="004D0D43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794" w:type="dxa"/>
            <w:gridSpan w:val="3"/>
          </w:tcPr>
          <w:p w:rsidR="00271CFB" w:rsidRDefault="00271CFB" w:rsidP="004D0D4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  <w:p w:rsidR="00271CFB" w:rsidRDefault="00271CFB" w:rsidP="004D0D4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DC50AF">
              <w:rPr>
                <w:b/>
                <w:bCs/>
                <w:sz w:val="24"/>
                <w:szCs w:val="24"/>
              </w:rPr>
              <w:t>Виды работ</w:t>
            </w:r>
          </w:p>
          <w:p w:rsidR="00271CFB" w:rsidRDefault="00271CFB" w:rsidP="004D0D4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  <w:p w:rsidR="00271CFB" w:rsidRPr="00035D9B" w:rsidRDefault="00271CFB" w:rsidP="004D0D43">
            <w:pPr>
              <w:ind w:firstLine="0"/>
              <w:rPr>
                <w:b/>
                <w:bCs/>
              </w:rPr>
            </w:pPr>
          </w:p>
        </w:tc>
        <w:tc>
          <w:tcPr>
            <w:tcW w:w="1260" w:type="dxa"/>
          </w:tcPr>
          <w:p w:rsidR="00271CFB" w:rsidRDefault="00271CFB" w:rsidP="004D0D4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  <w:p w:rsidR="00271CFB" w:rsidRPr="00DC50AF" w:rsidRDefault="00271CFB" w:rsidP="004D0D4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количество</w:t>
            </w:r>
          </w:p>
          <w:p w:rsidR="00271CFB" w:rsidRPr="00DC50AF" w:rsidRDefault="00271CFB" w:rsidP="004D0D4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часов</w:t>
            </w:r>
          </w:p>
          <w:p w:rsidR="00271CFB" w:rsidRPr="00035D9B" w:rsidRDefault="00271CFB" w:rsidP="004D0D43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</w:tc>
      </w:tr>
      <w:tr w:rsidR="00271CFB" w:rsidTr="008242B1">
        <w:tc>
          <w:tcPr>
            <w:tcW w:w="10294" w:type="dxa"/>
            <w:gridSpan w:val="5"/>
          </w:tcPr>
          <w:p w:rsidR="00271CFB" w:rsidRDefault="00271CFB" w:rsidP="005A3A0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ПМ 04 Организация процесса приготовления и приготовление сложных хлебобулочных мучных кондитерских изделий</w:t>
            </w:r>
          </w:p>
        </w:tc>
      </w:tr>
      <w:tr w:rsidR="00271CFB" w:rsidTr="008242B1">
        <w:tc>
          <w:tcPr>
            <w:tcW w:w="10294" w:type="dxa"/>
            <w:gridSpan w:val="5"/>
          </w:tcPr>
          <w:p w:rsidR="00271CFB" w:rsidRPr="00035D9B" w:rsidRDefault="00271CFB" w:rsidP="005A3A0C">
            <w:pPr>
              <w:spacing w:line="240" w:lineRule="auto"/>
              <w:jc w:val="center"/>
              <w:rPr>
                <w:b/>
                <w:bCs/>
              </w:rPr>
            </w:pPr>
            <w:r w:rsidRPr="00035D9B">
              <w:rPr>
                <w:b/>
                <w:bCs/>
              </w:rPr>
              <w:t>ПК </w:t>
            </w:r>
            <w:r>
              <w:rPr>
                <w:b/>
                <w:bCs/>
              </w:rPr>
              <w:t>4.1</w:t>
            </w:r>
            <w:r w:rsidRPr="00035D9B">
              <w:rPr>
                <w:b/>
                <w:bCs/>
              </w:rPr>
              <w:t xml:space="preserve"> Организовывать и проводить приготовление сдобных хлебобулочных изделий и праздничного хлеба</w:t>
            </w:r>
          </w:p>
        </w:tc>
      </w:tr>
      <w:tr w:rsidR="00271CFB" w:rsidTr="008242B1">
        <w:trPr>
          <w:trHeight w:val="481"/>
        </w:trPr>
        <w:tc>
          <w:tcPr>
            <w:tcW w:w="3600" w:type="dxa"/>
            <w:gridSpan w:val="3"/>
            <w:vMerge w:val="restart"/>
          </w:tcPr>
          <w:p w:rsidR="00271CFB" w:rsidRPr="00CD6BB3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Тема 1.1</w:t>
            </w:r>
          </w:p>
          <w:p w:rsidR="00271CFB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Подбор и подготовка сырья для приготовления сложных хлебобулочных, мучных кондитерских изделий</w:t>
            </w:r>
          </w:p>
          <w:p w:rsidR="00271CFB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Pr="00F0033C" w:rsidRDefault="00271CFB" w:rsidP="00F0033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0033C">
              <w:rPr>
                <w:b/>
                <w:bCs/>
                <w:sz w:val="24"/>
                <w:szCs w:val="24"/>
              </w:rPr>
              <w:t xml:space="preserve">Тема 1.2 </w:t>
            </w:r>
          </w:p>
          <w:p w:rsidR="00271CFB" w:rsidRPr="00F0033C" w:rsidRDefault="00271CFB" w:rsidP="00F0033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0033C">
              <w:rPr>
                <w:b/>
                <w:bCs/>
                <w:sz w:val="24"/>
                <w:szCs w:val="24"/>
              </w:rPr>
              <w:t>Ассортимент и технология приготовления</w:t>
            </w:r>
          </w:p>
          <w:p w:rsidR="00271CFB" w:rsidRPr="00CD6BB3" w:rsidRDefault="00271CFB" w:rsidP="00F0033C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F0033C">
              <w:rPr>
                <w:b/>
                <w:bCs/>
                <w:sz w:val="24"/>
                <w:szCs w:val="24"/>
              </w:rPr>
              <w:t>сдобных хлебобулочных изделий и праздничного хлеба</w:t>
            </w:r>
          </w:p>
        </w:tc>
        <w:tc>
          <w:tcPr>
            <w:tcW w:w="5434" w:type="dxa"/>
          </w:tcPr>
          <w:p w:rsidR="00271CFB" w:rsidRPr="00573D85" w:rsidRDefault="00271CFB" w:rsidP="00F003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7C60D0">
              <w:rPr>
                <w:sz w:val="24"/>
                <w:szCs w:val="24"/>
              </w:rPr>
              <w:t>Разработка ассортимента сдобных хлебобулочных изделий и праздничного хлеба.</w:t>
            </w:r>
          </w:p>
        </w:tc>
        <w:tc>
          <w:tcPr>
            <w:tcW w:w="1260" w:type="dxa"/>
            <w:vMerge w:val="restart"/>
          </w:tcPr>
          <w:p w:rsidR="00271CFB" w:rsidRPr="00B850EB" w:rsidRDefault="00271CFB" w:rsidP="008242B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271CFB" w:rsidTr="008242B1">
        <w:trPr>
          <w:trHeight w:val="930"/>
        </w:trPr>
        <w:tc>
          <w:tcPr>
            <w:tcW w:w="3600" w:type="dxa"/>
            <w:gridSpan w:val="3"/>
            <w:vMerge/>
          </w:tcPr>
          <w:p w:rsidR="00271CFB" w:rsidRPr="00CD6BB3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F003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7C60D0">
              <w:rPr>
                <w:sz w:val="24"/>
                <w:szCs w:val="24"/>
              </w:rPr>
              <w:t xml:space="preserve">Подбор и оценка качества </w:t>
            </w:r>
            <w:r>
              <w:rPr>
                <w:sz w:val="24"/>
                <w:szCs w:val="24"/>
              </w:rPr>
              <w:t xml:space="preserve">сырья для приготовления сдобных </w:t>
            </w:r>
            <w:r w:rsidRPr="007C60D0">
              <w:rPr>
                <w:sz w:val="24"/>
                <w:szCs w:val="24"/>
              </w:rPr>
              <w:t>хлебобулочных изделий и праздничного хлеба</w:t>
            </w:r>
            <w:r>
              <w:t>.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840"/>
        </w:trPr>
        <w:tc>
          <w:tcPr>
            <w:tcW w:w="3600" w:type="dxa"/>
            <w:gridSpan w:val="3"/>
            <w:vMerge/>
          </w:tcPr>
          <w:p w:rsidR="00271CFB" w:rsidRPr="00CD6BB3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F003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573D85">
              <w:rPr>
                <w:sz w:val="24"/>
                <w:szCs w:val="24"/>
              </w:rPr>
              <w:t>Организация рабочего места для приготовления сдобных хлебобулочных изделий и праздничного хлеба.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1092"/>
        </w:trPr>
        <w:tc>
          <w:tcPr>
            <w:tcW w:w="3600" w:type="dxa"/>
            <w:gridSpan w:val="3"/>
            <w:vMerge/>
          </w:tcPr>
          <w:p w:rsidR="00271CFB" w:rsidRPr="00CD6BB3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F003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573D85">
              <w:rPr>
                <w:sz w:val="24"/>
                <w:szCs w:val="24"/>
              </w:rPr>
              <w:t>Организация технологического процесса при приготовлении сдобных хлебобулочных изделий и праздничного хлеба с учетом требований к  безопасности пищевой продукции.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588"/>
        </w:trPr>
        <w:tc>
          <w:tcPr>
            <w:tcW w:w="3600" w:type="dxa"/>
            <w:gridSpan w:val="3"/>
            <w:vMerge/>
          </w:tcPr>
          <w:p w:rsidR="00271CFB" w:rsidRPr="00CD6BB3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F003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573D85">
              <w:rPr>
                <w:sz w:val="24"/>
                <w:szCs w:val="24"/>
              </w:rPr>
              <w:t>Оформление и отделка сдобных хлебобулочных изделий и праздничного хлеба.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591"/>
        </w:trPr>
        <w:tc>
          <w:tcPr>
            <w:tcW w:w="3600" w:type="dxa"/>
            <w:gridSpan w:val="3"/>
            <w:vMerge/>
          </w:tcPr>
          <w:p w:rsidR="00271CFB" w:rsidRPr="00CD6BB3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F003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573D85">
              <w:rPr>
                <w:sz w:val="24"/>
                <w:szCs w:val="24"/>
              </w:rPr>
              <w:t>Оценка качества готовых сдобных хлебобулочных изделий и праздничного хлеба.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1050"/>
        </w:trPr>
        <w:tc>
          <w:tcPr>
            <w:tcW w:w="3600" w:type="dxa"/>
            <w:gridSpan w:val="3"/>
            <w:vMerge/>
          </w:tcPr>
          <w:p w:rsidR="00271CFB" w:rsidRPr="00CD6BB3" w:rsidRDefault="00271CFB" w:rsidP="00CD6BB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F0033C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Соблюдение условий </w:t>
            </w:r>
            <w:r w:rsidRPr="00573D85">
              <w:rPr>
                <w:sz w:val="24"/>
                <w:szCs w:val="24"/>
              </w:rPr>
              <w:t>хранения сдобных хлебобулочных изделий и праздничного хлеба в соответствии с требованиями к безопасности пищевой продукции.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615"/>
        </w:trPr>
        <w:tc>
          <w:tcPr>
            <w:tcW w:w="10294" w:type="dxa"/>
            <w:gridSpan w:val="5"/>
          </w:tcPr>
          <w:p w:rsidR="00271CFB" w:rsidRPr="00035D9B" w:rsidRDefault="00271CFB" w:rsidP="00573D85">
            <w:pPr>
              <w:spacing w:line="240" w:lineRule="auto"/>
              <w:jc w:val="center"/>
            </w:pPr>
            <w:r>
              <w:rPr>
                <w:b/>
                <w:bCs/>
              </w:rPr>
              <w:t xml:space="preserve">ПК 4.2 </w:t>
            </w:r>
            <w:r w:rsidRPr="00035D9B">
              <w:rPr>
                <w:b/>
                <w:bCs/>
              </w:rPr>
              <w:t>Организовывать и проводить приготовление сложных мучных кондитерских изделий и праздничных тортов</w:t>
            </w:r>
          </w:p>
        </w:tc>
      </w:tr>
      <w:tr w:rsidR="00271CFB" w:rsidTr="008242B1">
        <w:trPr>
          <w:trHeight w:val="510"/>
        </w:trPr>
        <w:tc>
          <w:tcPr>
            <w:tcW w:w="3600" w:type="dxa"/>
            <w:gridSpan w:val="3"/>
            <w:vMerge w:val="restart"/>
          </w:tcPr>
          <w:p w:rsidR="00271CFB" w:rsidRPr="00CD6BB3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Тема 1.1</w:t>
            </w:r>
          </w:p>
          <w:p w:rsidR="00271CFB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Подбор и подготовка сырья для приготовления сложных хлебобулочных, мучных кондитерских изделий</w:t>
            </w:r>
          </w:p>
          <w:p w:rsidR="00271CFB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Pr="00BD2FC4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FC4">
              <w:rPr>
                <w:b/>
                <w:bCs/>
                <w:sz w:val="24"/>
                <w:szCs w:val="24"/>
              </w:rPr>
              <w:t>Тема 3.1</w:t>
            </w:r>
          </w:p>
          <w:p w:rsidR="00271CFB" w:rsidRPr="00BD2FC4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FC4">
              <w:rPr>
                <w:b/>
                <w:bCs/>
                <w:sz w:val="24"/>
                <w:szCs w:val="24"/>
              </w:rPr>
              <w:t>Ассортимент и технология приготовления</w:t>
            </w:r>
          </w:p>
          <w:p w:rsidR="00271CFB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FC4">
              <w:rPr>
                <w:b/>
                <w:bCs/>
                <w:sz w:val="24"/>
                <w:szCs w:val="24"/>
              </w:rPr>
              <w:t>выпеченных полуфабрикатов</w:t>
            </w:r>
          </w:p>
          <w:p w:rsidR="00271CFB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Pr="00BD2FC4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FC4">
              <w:rPr>
                <w:b/>
                <w:bCs/>
                <w:sz w:val="24"/>
                <w:szCs w:val="24"/>
              </w:rPr>
              <w:t>Тема 3.2</w:t>
            </w:r>
          </w:p>
          <w:p w:rsidR="00271CFB" w:rsidRPr="00BD2FC4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FC4">
              <w:rPr>
                <w:b/>
                <w:bCs/>
                <w:sz w:val="24"/>
                <w:szCs w:val="24"/>
              </w:rPr>
              <w:t>Ассортимент и технология приготовления</w:t>
            </w:r>
          </w:p>
          <w:p w:rsidR="00271CFB" w:rsidRPr="00C757C2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D2FC4">
              <w:rPr>
                <w:b/>
                <w:bCs/>
                <w:sz w:val="24"/>
                <w:szCs w:val="24"/>
              </w:rPr>
              <w:t>сложных мучных кондитерских изделий и праздничных тортов</w:t>
            </w: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573D85">
              <w:rPr>
                <w:sz w:val="24"/>
                <w:szCs w:val="24"/>
              </w:rPr>
              <w:t xml:space="preserve">Разработка ассортимента сложных мучных кондитерских изделий и праздничных тортов. </w:t>
            </w:r>
          </w:p>
        </w:tc>
        <w:tc>
          <w:tcPr>
            <w:tcW w:w="1260" w:type="dxa"/>
            <w:vMerge w:val="restart"/>
          </w:tcPr>
          <w:p w:rsidR="00271CFB" w:rsidRDefault="00271CFB" w:rsidP="008242B1">
            <w:pPr>
              <w:spacing w:line="240" w:lineRule="auto"/>
              <w:ind w:firstLine="72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271CFB" w:rsidTr="008242B1">
        <w:trPr>
          <w:trHeight w:val="572"/>
        </w:trPr>
        <w:tc>
          <w:tcPr>
            <w:tcW w:w="3600" w:type="dxa"/>
            <w:gridSpan w:val="3"/>
            <w:vMerge/>
          </w:tcPr>
          <w:p w:rsidR="00271CFB" w:rsidRPr="00C757C2" w:rsidRDefault="00271CFB" w:rsidP="00F0033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573D85">
              <w:rPr>
                <w:sz w:val="24"/>
                <w:szCs w:val="24"/>
              </w:rPr>
              <w:t>Подбор и оценка качества сырья для приготовления сложных мучных кондитерских изделий и праздничных тортов.</w:t>
            </w:r>
          </w:p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573D85">
              <w:rPr>
                <w:sz w:val="24"/>
                <w:szCs w:val="24"/>
              </w:rPr>
              <w:t>Организация рабочего места для приготовления сложных мучных кондитерских изделий и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1410"/>
        </w:trPr>
        <w:tc>
          <w:tcPr>
            <w:tcW w:w="3600" w:type="dxa"/>
            <w:gridSpan w:val="3"/>
            <w:vMerge/>
          </w:tcPr>
          <w:p w:rsidR="00271CFB" w:rsidRPr="00C757C2" w:rsidRDefault="00271CFB" w:rsidP="00F0033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573D85">
              <w:rPr>
                <w:sz w:val="24"/>
                <w:szCs w:val="24"/>
              </w:rPr>
              <w:t xml:space="preserve"> праздничных тортов </w:t>
            </w:r>
          </w:p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573D85">
              <w:rPr>
                <w:sz w:val="24"/>
                <w:szCs w:val="24"/>
              </w:rPr>
              <w:t>Организация технологического процесса при приготовлении сложных мучных кондитерских изделий и праздничных тортов с учетом требований к  безопасности пищевой продукции.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570"/>
        </w:trPr>
        <w:tc>
          <w:tcPr>
            <w:tcW w:w="3600" w:type="dxa"/>
            <w:gridSpan w:val="3"/>
            <w:vMerge/>
          </w:tcPr>
          <w:p w:rsidR="00271CFB" w:rsidRPr="00C757C2" w:rsidRDefault="00271CFB" w:rsidP="00F0033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Pr="00573D85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573D85">
              <w:rPr>
                <w:sz w:val="24"/>
                <w:szCs w:val="24"/>
              </w:rPr>
              <w:t xml:space="preserve">Оформление и отделка сложных мучных кондитерских изделий и праздничных тортов. 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615"/>
        </w:trPr>
        <w:tc>
          <w:tcPr>
            <w:tcW w:w="3600" w:type="dxa"/>
            <w:gridSpan w:val="3"/>
            <w:vMerge/>
          </w:tcPr>
          <w:p w:rsidR="00271CFB" w:rsidRPr="00C757C2" w:rsidRDefault="00271CFB" w:rsidP="00F0033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573D85">
              <w:rPr>
                <w:sz w:val="24"/>
                <w:szCs w:val="24"/>
              </w:rPr>
              <w:t>Оценка качества готовых сложных мучных кондитерских изделий и праздничных тортов.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1032"/>
        </w:trPr>
        <w:tc>
          <w:tcPr>
            <w:tcW w:w="3600" w:type="dxa"/>
            <w:gridSpan w:val="3"/>
            <w:vMerge/>
          </w:tcPr>
          <w:p w:rsidR="00271CFB" w:rsidRPr="00C757C2" w:rsidRDefault="00271CFB" w:rsidP="00F0033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r w:rsidRPr="00573D85">
              <w:rPr>
                <w:sz w:val="24"/>
                <w:szCs w:val="24"/>
              </w:rPr>
              <w:t>Соблюдение условий  хранения сложных мучных кондитерских изделий и праздничных тортов в соответствии</w:t>
            </w:r>
            <w:r>
              <w:rPr>
                <w:sz w:val="24"/>
                <w:szCs w:val="24"/>
              </w:rPr>
              <w:t xml:space="preserve"> </w:t>
            </w:r>
            <w:r w:rsidRPr="00573D85">
              <w:rPr>
                <w:sz w:val="24"/>
                <w:szCs w:val="24"/>
              </w:rPr>
              <w:t>с требованиями к безопасности пищевой продукции.</w:t>
            </w:r>
          </w:p>
        </w:tc>
        <w:tc>
          <w:tcPr>
            <w:tcW w:w="1260" w:type="dxa"/>
            <w:vMerge/>
          </w:tcPr>
          <w:p w:rsidR="00271CFB" w:rsidRDefault="00271CFB" w:rsidP="005A3A0C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349"/>
        </w:trPr>
        <w:tc>
          <w:tcPr>
            <w:tcW w:w="10294" w:type="dxa"/>
            <w:gridSpan w:val="5"/>
          </w:tcPr>
          <w:p w:rsidR="00271CFB" w:rsidRPr="00035D9B" w:rsidRDefault="00271CFB" w:rsidP="00C757C2">
            <w:pPr>
              <w:spacing w:line="240" w:lineRule="auto"/>
              <w:jc w:val="center"/>
            </w:pPr>
            <w:r>
              <w:rPr>
                <w:b/>
                <w:bCs/>
              </w:rPr>
              <w:t>ПК 4.3</w:t>
            </w:r>
            <w:r w:rsidRPr="00035D9B">
              <w:rPr>
                <w:b/>
                <w:bCs/>
              </w:rPr>
              <w:t xml:space="preserve"> Организовывать и проводить приготовление мелкоштучных кондитерских изделий</w:t>
            </w:r>
          </w:p>
        </w:tc>
      </w:tr>
      <w:tr w:rsidR="00271CFB" w:rsidTr="008242B1">
        <w:trPr>
          <w:trHeight w:val="543"/>
        </w:trPr>
        <w:tc>
          <w:tcPr>
            <w:tcW w:w="3600" w:type="dxa"/>
            <w:gridSpan w:val="3"/>
            <w:vMerge w:val="restart"/>
          </w:tcPr>
          <w:p w:rsidR="00271CFB" w:rsidRPr="00CD6BB3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Тема 1.1</w:t>
            </w:r>
          </w:p>
          <w:p w:rsidR="00271CFB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D6BB3">
              <w:rPr>
                <w:b/>
                <w:bCs/>
                <w:sz w:val="24"/>
                <w:szCs w:val="24"/>
              </w:rPr>
              <w:t>Подбор и подготовка сырья для приготовления сложных хлебобулочных, мучных кондитерских изделий</w:t>
            </w:r>
          </w:p>
          <w:p w:rsidR="00271CFB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Default="00271CFB" w:rsidP="00C757C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57C2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  <w:p w:rsidR="00271CFB" w:rsidRDefault="00271CFB" w:rsidP="00C757C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C757C2">
              <w:rPr>
                <w:b/>
                <w:bCs/>
                <w:sz w:val="24"/>
                <w:szCs w:val="24"/>
              </w:rPr>
              <w:t>Ассортимент изделий и организация рабочего места для приготовления мелкоштучных кондитерских изделий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  <w:p w:rsidR="00271CFB" w:rsidRDefault="00271CFB" w:rsidP="00C757C2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Default="00271CFB" w:rsidP="00C757C2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57C2">
              <w:rPr>
                <w:b/>
                <w:bCs/>
                <w:sz w:val="24"/>
                <w:szCs w:val="24"/>
              </w:rPr>
              <w:t xml:space="preserve">Тема </w:t>
            </w:r>
            <w:r>
              <w:rPr>
                <w:b/>
                <w:bCs/>
                <w:sz w:val="24"/>
                <w:szCs w:val="24"/>
              </w:rPr>
              <w:t>8</w:t>
            </w:r>
          </w:p>
          <w:p w:rsidR="00271CFB" w:rsidRPr="00BD2FC4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C757C2">
              <w:rPr>
                <w:b/>
                <w:bCs/>
                <w:sz w:val="24"/>
                <w:szCs w:val="24"/>
              </w:rPr>
              <w:t>Технология приготовления мелкоштучных кондитерских изделий</w:t>
            </w:r>
            <w:r>
              <w:rPr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5434" w:type="dxa"/>
          </w:tcPr>
          <w:p w:rsidR="00271CFB" w:rsidRPr="00C757C2" w:rsidRDefault="00271CFB" w:rsidP="00BD2FC4">
            <w:pPr>
              <w:spacing w:line="240" w:lineRule="auto"/>
              <w:ind w:firstLine="0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C757C2">
              <w:rPr>
                <w:sz w:val="24"/>
                <w:szCs w:val="24"/>
              </w:rPr>
              <w:t xml:space="preserve">Разработка ассортимента мелкоштучных кондитерских изделий. </w:t>
            </w:r>
          </w:p>
        </w:tc>
        <w:tc>
          <w:tcPr>
            <w:tcW w:w="1260" w:type="dxa"/>
            <w:vMerge w:val="restart"/>
          </w:tcPr>
          <w:p w:rsidR="00271CFB" w:rsidRPr="00C757C2" w:rsidRDefault="00271CFB" w:rsidP="008242B1">
            <w:pPr>
              <w:spacing w:line="240" w:lineRule="auto"/>
              <w:ind w:firstLine="72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271CFB" w:rsidTr="008242B1">
        <w:trPr>
          <w:trHeight w:val="555"/>
        </w:trPr>
        <w:tc>
          <w:tcPr>
            <w:tcW w:w="3600" w:type="dxa"/>
            <w:gridSpan w:val="3"/>
            <w:vMerge/>
          </w:tcPr>
          <w:p w:rsidR="00271CFB" w:rsidRPr="00CD6BB3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C757C2">
              <w:rPr>
                <w:sz w:val="24"/>
                <w:szCs w:val="24"/>
              </w:rPr>
              <w:t>Подбор и оценка качества сырья для приготовления мелкоштучных кондитерских изделий.</w:t>
            </w:r>
          </w:p>
        </w:tc>
        <w:tc>
          <w:tcPr>
            <w:tcW w:w="1260" w:type="dxa"/>
            <w:vMerge/>
          </w:tcPr>
          <w:p w:rsidR="00271CFB" w:rsidRDefault="00271CFB" w:rsidP="00B850EB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555"/>
        </w:trPr>
        <w:tc>
          <w:tcPr>
            <w:tcW w:w="3600" w:type="dxa"/>
            <w:gridSpan w:val="3"/>
            <w:vMerge/>
          </w:tcPr>
          <w:p w:rsidR="00271CFB" w:rsidRPr="00CD6BB3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C757C2">
              <w:rPr>
                <w:sz w:val="24"/>
                <w:szCs w:val="24"/>
              </w:rPr>
              <w:t xml:space="preserve">Организация рабочего места для приготовления мелкоштучных кондитерских изделий. </w:t>
            </w:r>
          </w:p>
        </w:tc>
        <w:tc>
          <w:tcPr>
            <w:tcW w:w="1260" w:type="dxa"/>
            <w:vMerge/>
          </w:tcPr>
          <w:p w:rsidR="00271CFB" w:rsidRDefault="00271CFB" w:rsidP="00B850EB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1065"/>
        </w:trPr>
        <w:tc>
          <w:tcPr>
            <w:tcW w:w="3600" w:type="dxa"/>
            <w:gridSpan w:val="3"/>
            <w:vMerge/>
          </w:tcPr>
          <w:p w:rsidR="00271CFB" w:rsidRPr="00CD6BB3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C757C2">
              <w:rPr>
                <w:sz w:val="24"/>
                <w:szCs w:val="24"/>
              </w:rPr>
              <w:t>Организация технологического процесса при приготовлении мелкоштучных кондитерских изделий  с учетом требований к  безопасности пищевой продукции.</w:t>
            </w:r>
          </w:p>
        </w:tc>
        <w:tc>
          <w:tcPr>
            <w:tcW w:w="1260" w:type="dxa"/>
            <w:vMerge/>
          </w:tcPr>
          <w:p w:rsidR="00271CFB" w:rsidRDefault="00271CFB" w:rsidP="00B850EB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570"/>
        </w:trPr>
        <w:tc>
          <w:tcPr>
            <w:tcW w:w="3600" w:type="dxa"/>
            <w:gridSpan w:val="3"/>
            <w:vMerge/>
          </w:tcPr>
          <w:p w:rsidR="00271CFB" w:rsidRPr="00CD6BB3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C757C2">
              <w:rPr>
                <w:sz w:val="24"/>
                <w:szCs w:val="24"/>
              </w:rPr>
              <w:t xml:space="preserve">Оформление и отделка мелкоштучных кондитерских изделий. </w:t>
            </w:r>
          </w:p>
        </w:tc>
        <w:tc>
          <w:tcPr>
            <w:tcW w:w="1260" w:type="dxa"/>
            <w:vMerge/>
          </w:tcPr>
          <w:p w:rsidR="00271CFB" w:rsidRDefault="00271CFB" w:rsidP="00B850EB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555"/>
        </w:trPr>
        <w:tc>
          <w:tcPr>
            <w:tcW w:w="3600" w:type="dxa"/>
            <w:gridSpan w:val="3"/>
            <w:vMerge/>
          </w:tcPr>
          <w:p w:rsidR="00271CFB" w:rsidRPr="00CD6BB3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C757C2">
              <w:rPr>
                <w:sz w:val="24"/>
                <w:szCs w:val="24"/>
              </w:rPr>
              <w:t xml:space="preserve">Оценка качества готовых мелкоштучных кондитерских изделий. </w:t>
            </w:r>
          </w:p>
        </w:tc>
        <w:tc>
          <w:tcPr>
            <w:tcW w:w="1260" w:type="dxa"/>
            <w:vMerge/>
          </w:tcPr>
          <w:p w:rsidR="00271CFB" w:rsidRDefault="00271CFB" w:rsidP="00B850EB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Tr="008242B1">
        <w:trPr>
          <w:trHeight w:val="868"/>
        </w:trPr>
        <w:tc>
          <w:tcPr>
            <w:tcW w:w="3600" w:type="dxa"/>
            <w:gridSpan w:val="3"/>
            <w:vMerge/>
          </w:tcPr>
          <w:p w:rsidR="00271CFB" w:rsidRPr="00CD6BB3" w:rsidRDefault="00271CFB" w:rsidP="00BD2FC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BD2FC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r w:rsidRPr="00C757C2">
              <w:rPr>
                <w:sz w:val="24"/>
                <w:szCs w:val="24"/>
              </w:rPr>
              <w:t>Соб</w:t>
            </w:r>
            <w:r>
              <w:rPr>
                <w:sz w:val="24"/>
                <w:szCs w:val="24"/>
              </w:rPr>
              <w:t xml:space="preserve">людение условий </w:t>
            </w:r>
            <w:r w:rsidRPr="00C757C2">
              <w:rPr>
                <w:sz w:val="24"/>
                <w:szCs w:val="24"/>
              </w:rPr>
              <w:t>хранения мелкоштучных кондитерских изделий в соответствии с требованиями к безопасности пищевой продукции.</w:t>
            </w:r>
          </w:p>
        </w:tc>
        <w:tc>
          <w:tcPr>
            <w:tcW w:w="1260" w:type="dxa"/>
            <w:vMerge/>
          </w:tcPr>
          <w:p w:rsidR="00271CFB" w:rsidRDefault="00271CFB" w:rsidP="00B850EB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B850EB" w:rsidTr="008242B1">
        <w:tc>
          <w:tcPr>
            <w:tcW w:w="3585" w:type="dxa"/>
            <w:gridSpan w:val="2"/>
          </w:tcPr>
          <w:p w:rsidR="00271CFB" w:rsidRDefault="00271CFB" w:rsidP="00B850EB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5449" w:type="dxa"/>
            <w:gridSpan w:val="2"/>
          </w:tcPr>
          <w:p w:rsidR="00271CFB" w:rsidRDefault="00271CFB" w:rsidP="00BD2FC4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1260" w:type="dxa"/>
          </w:tcPr>
          <w:p w:rsidR="00271CFB" w:rsidRPr="00B850EB" w:rsidRDefault="00271CFB" w:rsidP="00147A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B850EB">
              <w:rPr>
                <w:b/>
                <w:bCs/>
                <w:sz w:val="24"/>
                <w:szCs w:val="24"/>
              </w:rPr>
              <w:t>108</w:t>
            </w:r>
          </w:p>
        </w:tc>
      </w:tr>
      <w:tr w:rsidR="00271CFB" w:rsidTr="008242B1">
        <w:tc>
          <w:tcPr>
            <w:tcW w:w="10294" w:type="dxa"/>
            <w:gridSpan w:val="5"/>
          </w:tcPr>
          <w:p w:rsidR="00271CFB" w:rsidRDefault="00271CFB" w:rsidP="005A3A0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ПМ.05 Организация процесса приготовления и приготовление сложных холодных и горячих десертов</w:t>
            </w:r>
          </w:p>
        </w:tc>
      </w:tr>
      <w:tr w:rsidR="00271CFB" w:rsidTr="008242B1">
        <w:tc>
          <w:tcPr>
            <w:tcW w:w="10294" w:type="dxa"/>
            <w:gridSpan w:val="5"/>
          </w:tcPr>
          <w:p w:rsidR="00271CFB" w:rsidRDefault="00271CFB" w:rsidP="005A3A0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5.1 Организовывать и проводить приготовление сложных холодных десертов</w:t>
            </w:r>
          </w:p>
        </w:tc>
      </w:tr>
      <w:tr w:rsidR="00271CFB" w:rsidTr="008242B1">
        <w:trPr>
          <w:trHeight w:val="570"/>
        </w:trPr>
        <w:tc>
          <w:tcPr>
            <w:tcW w:w="3600" w:type="dxa"/>
            <w:gridSpan w:val="3"/>
            <w:vMerge w:val="restart"/>
          </w:tcPr>
          <w:p w:rsidR="00271CFB" w:rsidRPr="00970D89" w:rsidRDefault="00271CFB" w:rsidP="00970D8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1.1</w:t>
            </w:r>
          </w:p>
          <w:p w:rsidR="00271CFB" w:rsidRDefault="00271CFB" w:rsidP="00970D89">
            <w:pPr>
              <w:spacing w:line="240" w:lineRule="auto"/>
              <w:jc w:val="center"/>
              <w:rPr>
                <w:b/>
                <w:bCs/>
              </w:rPr>
            </w:pPr>
            <w:r w:rsidRPr="00970D89">
              <w:rPr>
                <w:b/>
                <w:bCs/>
                <w:sz w:val="24"/>
                <w:szCs w:val="24"/>
              </w:rPr>
              <w:t>Технологический процесс приготовления сложных холодных десертов</w:t>
            </w: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B850EB">
              <w:rPr>
                <w:sz w:val="24"/>
                <w:szCs w:val="24"/>
              </w:rPr>
              <w:t xml:space="preserve">Организация рабочего места для </w:t>
            </w:r>
            <w:r>
              <w:rPr>
                <w:sz w:val="24"/>
                <w:szCs w:val="24"/>
              </w:rPr>
              <w:t xml:space="preserve"> приготовления </w:t>
            </w:r>
            <w:r w:rsidRPr="00B850EB">
              <w:rPr>
                <w:sz w:val="24"/>
                <w:szCs w:val="24"/>
              </w:rPr>
              <w:t>сложных холодных десертов.</w:t>
            </w:r>
          </w:p>
        </w:tc>
        <w:tc>
          <w:tcPr>
            <w:tcW w:w="1260" w:type="dxa"/>
            <w:vMerge w:val="restart"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271CFB" w:rsidTr="008242B1">
        <w:trPr>
          <w:trHeight w:val="816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B850EB">
              <w:rPr>
                <w:sz w:val="24"/>
                <w:szCs w:val="24"/>
              </w:rPr>
              <w:t xml:space="preserve">Подбор основных продуктов и дополнительных ингредиентов, необходимых для приготовления  сложных холодных десертов. 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603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B850EB">
              <w:rPr>
                <w:sz w:val="24"/>
                <w:szCs w:val="24"/>
              </w:rPr>
              <w:t>Оценка качества основных продуктов и дополнительных ингредиентов.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531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B850EB">
              <w:rPr>
                <w:sz w:val="24"/>
                <w:szCs w:val="24"/>
              </w:rPr>
              <w:t>Выполнение технологического процесса п</w:t>
            </w:r>
            <w:r>
              <w:rPr>
                <w:sz w:val="24"/>
                <w:szCs w:val="24"/>
              </w:rPr>
              <w:t xml:space="preserve">риготовления </w:t>
            </w:r>
            <w:r w:rsidRPr="00B850EB">
              <w:rPr>
                <w:sz w:val="24"/>
                <w:szCs w:val="24"/>
              </w:rPr>
              <w:t>сложных холодных десертов.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600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B850EB">
              <w:rPr>
                <w:sz w:val="24"/>
                <w:szCs w:val="24"/>
              </w:rPr>
              <w:t>Оформление и декорирование сложных холодных десертов.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495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B850EB">
              <w:rPr>
                <w:sz w:val="24"/>
                <w:szCs w:val="24"/>
              </w:rPr>
              <w:t>Оценка качества готовых десертов, вы</w:t>
            </w:r>
            <w:r>
              <w:rPr>
                <w:sz w:val="24"/>
                <w:szCs w:val="24"/>
              </w:rPr>
              <w:t xml:space="preserve">явление и устранение возможных </w:t>
            </w:r>
            <w:r w:rsidRPr="00B850EB">
              <w:rPr>
                <w:sz w:val="24"/>
                <w:szCs w:val="24"/>
              </w:rPr>
              <w:t>дефектов.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c>
          <w:tcPr>
            <w:tcW w:w="10294" w:type="dxa"/>
            <w:gridSpan w:val="5"/>
          </w:tcPr>
          <w:p w:rsidR="00271CFB" w:rsidRDefault="00271CFB" w:rsidP="005A3A0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5.2 Организовывать и проводить приготовление сложных горячих десертов</w:t>
            </w:r>
          </w:p>
        </w:tc>
      </w:tr>
      <w:tr w:rsidR="00271CFB" w:rsidTr="008242B1">
        <w:trPr>
          <w:trHeight w:val="615"/>
        </w:trPr>
        <w:tc>
          <w:tcPr>
            <w:tcW w:w="3600" w:type="dxa"/>
            <w:gridSpan w:val="3"/>
            <w:vMerge w:val="restart"/>
          </w:tcPr>
          <w:p w:rsidR="00271CFB" w:rsidRPr="00970D89" w:rsidRDefault="00271CFB" w:rsidP="00970D8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Тема 2.1</w:t>
            </w:r>
          </w:p>
          <w:p w:rsidR="00271CFB" w:rsidRPr="00970D89" w:rsidRDefault="00271CFB" w:rsidP="00970D8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70D89">
              <w:rPr>
                <w:b/>
                <w:bCs/>
                <w:sz w:val="24"/>
                <w:szCs w:val="24"/>
              </w:rPr>
              <w:t>Технологический процесс приготовления сложных горячих десертов</w:t>
            </w:r>
          </w:p>
          <w:p w:rsidR="00271CFB" w:rsidRPr="00CE65E1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B850EB">
              <w:rPr>
                <w:sz w:val="24"/>
                <w:szCs w:val="24"/>
              </w:rPr>
              <w:t xml:space="preserve">Организация рабочего места для </w:t>
            </w:r>
            <w:r>
              <w:rPr>
                <w:sz w:val="24"/>
                <w:szCs w:val="24"/>
              </w:rPr>
              <w:t xml:space="preserve">приготовления </w:t>
            </w:r>
            <w:r w:rsidRPr="00B850EB">
              <w:rPr>
                <w:sz w:val="24"/>
                <w:szCs w:val="24"/>
              </w:rPr>
              <w:t>сложных горячих десертов.</w:t>
            </w:r>
          </w:p>
        </w:tc>
        <w:tc>
          <w:tcPr>
            <w:tcW w:w="1260" w:type="dxa"/>
            <w:vMerge w:val="restart"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36</w:t>
            </w:r>
          </w:p>
        </w:tc>
      </w:tr>
      <w:tr w:rsidR="00271CFB" w:rsidTr="008242B1">
        <w:trPr>
          <w:trHeight w:val="861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B850EB">
              <w:rPr>
                <w:sz w:val="24"/>
                <w:szCs w:val="24"/>
              </w:rPr>
              <w:t xml:space="preserve">Подбор основных продуктов и дополнительных ингредиентов, необходимых для приготовления  сложных горячих десертов. 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543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B850EB">
              <w:rPr>
                <w:sz w:val="24"/>
                <w:szCs w:val="24"/>
              </w:rPr>
              <w:t>Оценка качества основных продуктов и дополнительных ингредиентов.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540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B850EB">
              <w:rPr>
                <w:sz w:val="24"/>
                <w:szCs w:val="24"/>
              </w:rPr>
              <w:t>Выполнение технологического процесса приготовлен</w:t>
            </w:r>
            <w:r>
              <w:rPr>
                <w:sz w:val="24"/>
                <w:szCs w:val="24"/>
              </w:rPr>
              <w:t xml:space="preserve">ия </w:t>
            </w:r>
            <w:r w:rsidRPr="00B850EB">
              <w:rPr>
                <w:sz w:val="24"/>
                <w:szCs w:val="24"/>
              </w:rPr>
              <w:t xml:space="preserve">сложных горячих десертов. 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600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B850EB">
              <w:rPr>
                <w:sz w:val="24"/>
                <w:szCs w:val="24"/>
              </w:rPr>
              <w:t>Оформление и декорирование сложных горячих десертов.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495"/>
        </w:trPr>
        <w:tc>
          <w:tcPr>
            <w:tcW w:w="3600" w:type="dxa"/>
            <w:gridSpan w:val="3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B850EB">
              <w:rPr>
                <w:sz w:val="24"/>
                <w:szCs w:val="24"/>
              </w:rPr>
              <w:t>Оценка качества готовых десертов, вы</w:t>
            </w:r>
            <w:r>
              <w:rPr>
                <w:sz w:val="24"/>
                <w:szCs w:val="24"/>
              </w:rPr>
              <w:t xml:space="preserve">явление и устранение возможных </w:t>
            </w:r>
            <w:r w:rsidRPr="00B850EB">
              <w:rPr>
                <w:sz w:val="24"/>
                <w:szCs w:val="24"/>
              </w:rPr>
              <w:t>дефектов.</w:t>
            </w:r>
          </w:p>
        </w:tc>
        <w:tc>
          <w:tcPr>
            <w:tcW w:w="1260" w:type="dxa"/>
            <w:vMerge/>
          </w:tcPr>
          <w:p w:rsidR="00271CFB" w:rsidRDefault="00271CFB" w:rsidP="00CE65E1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c>
          <w:tcPr>
            <w:tcW w:w="3600" w:type="dxa"/>
            <w:gridSpan w:val="3"/>
          </w:tcPr>
          <w:p w:rsidR="00271CFB" w:rsidRDefault="00271CFB" w:rsidP="00B850EB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b/>
                <w:bCs/>
              </w:rPr>
              <w:t>Итого</w:t>
            </w: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260" w:type="dxa"/>
          </w:tcPr>
          <w:p w:rsidR="00271CFB" w:rsidRDefault="00271CFB" w:rsidP="005A3A0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</w:t>
            </w:r>
          </w:p>
        </w:tc>
      </w:tr>
      <w:tr w:rsidR="00271CFB" w:rsidTr="008242B1">
        <w:tc>
          <w:tcPr>
            <w:tcW w:w="10294" w:type="dxa"/>
            <w:gridSpan w:val="5"/>
          </w:tcPr>
          <w:p w:rsidR="00271CFB" w:rsidRDefault="00271CFB" w:rsidP="0012323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ПМ 07 Выполнение работ по нескольким профессиям рабочих, должностям служащих МДК 07.02 «Кондитер»</w:t>
            </w:r>
          </w:p>
        </w:tc>
      </w:tr>
      <w:tr w:rsidR="00271CFB" w:rsidTr="008242B1">
        <w:tc>
          <w:tcPr>
            <w:tcW w:w="10294" w:type="dxa"/>
            <w:gridSpan w:val="5"/>
          </w:tcPr>
          <w:p w:rsidR="00271CFB" w:rsidRDefault="00271CFB" w:rsidP="005A3A0C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7.26 Готовить и оформлять простые хлебобулочные изделия и хлеб</w:t>
            </w:r>
          </w:p>
        </w:tc>
      </w:tr>
      <w:tr w:rsidR="00271CFB" w:rsidTr="008242B1">
        <w:trPr>
          <w:trHeight w:val="615"/>
        </w:trPr>
        <w:tc>
          <w:tcPr>
            <w:tcW w:w="3600" w:type="dxa"/>
            <w:gridSpan w:val="3"/>
            <w:vMerge w:val="restart"/>
          </w:tcPr>
          <w:p w:rsidR="00271CFB" w:rsidRPr="00970D89" w:rsidRDefault="00271CFB" w:rsidP="00970D8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70D89">
              <w:rPr>
                <w:b/>
                <w:bCs/>
                <w:sz w:val="24"/>
                <w:szCs w:val="24"/>
              </w:rPr>
              <w:t>Тема 2.1</w:t>
            </w:r>
          </w:p>
          <w:p w:rsidR="00271CFB" w:rsidRPr="005048CC" w:rsidRDefault="00271CFB" w:rsidP="00970D8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70D89">
              <w:rPr>
                <w:b/>
                <w:bCs/>
                <w:sz w:val="24"/>
                <w:szCs w:val="24"/>
              </w:rPr>
              <w:t>Технологические процессы приготовления простых хлебобулочных изделий и хлеба</w:t>
            </w: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Приготовление простых изделий из дрожжевого безопарного теста.</w:t>
            </w:r>
          </w:p>
        </w:tc>
        <w:tc>
          <w:tcPr>
            <w:tcW w:w="1260" w:type="dxa"/>
            <w:vMerge w:val="restart"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71CFB" w:rsidTr="008242B1">
        <w:trPr>
          <w:trHeight w:val="450"/>
        </w:trPr>
        <w:tc>
          <w:tcPr>
            <w:tcW w:w="3600" w:type="dxa"/>
            <w:gridSpan w:val="3"/>
            <w:vMerge/>
          </w:tcPr>
          <w:p w:rsidR="00271CFB" w:rsidRPr="005048CC" w:rsidRDefault="00271CFB" w:rsidP="005048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Приготовление простых изделий из дрожжевого опарного теста.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33"/>
        </w:trPr>
        <w:tc>
          <w:tcPr>
            <w:tcW w:w="3600" w:type="dxa"/>
            <w:gridSpan w:val="3"/>
            <w:vMerge/>
          </w:tcPr>
          <w:p w:rsidR="00271CFB" w:rsidRPr="005048CC" w:rsidRDefault="00271CFB" w:rsidP="005048C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Приготовление хлеба.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355"/>
        </w:trPr>
        <w:tc>
          <w:tcPr>
            <w:tcW w:w="10294" w:type="dxa"/>
            <w:gridSpan w:val="5"/>
          </w:tcPr>
          <w:p w:rsidR="00271CFB" w:rsidRDefault="00271CFB" w:rsidP="007A4151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7.27 Готовить и оформлять основные мучные кондитерские изделия</w:t>
            </w:r>
          </w:p>
        </w:tc>
      </w:tr>
      <w:tr w:rsidR="00271CFB" w:rsidTr="008242B1">
        <w:trPr>
          <w:trHeight w:val="299"/>
        </w:trPr>
        <w:tc>
          <w:tcPr>
            <w:tcW w:w="3600" w:type="dxa"/>
            <w:gridSpan w:val="3"/>
            <w:vMerge w:val="restart"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  <w:p w:rsidR="00271CFB" w:rsidRPr="00970D89" w:rsidRDefault="00271CFB" w:rsidP="00970D8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970D89">
              <w:rPr>
                <w:b/>
                <w:bCs/>
                <w:sz w:val="24"/>
                <w:szCs w:val="24"/>
              </w:rPr>
              <w:t>Тема 2.2</w:t>
            </w:r>
          </w:p>
          <w:p w:rsidR="00271CFB" w:rsidRDefault="00271CFB" w:rsidP="00970D89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970D89">
              <w:rPr>
                <w:b/>
                <w:bCs/>
                <w:sz w:val="24"/>
                <w:szCs w:val="24"/>
              </w:rPr>
              <w:t>Технологические процессы приготовления основных мучных кондитерских изделий</w:t>
            </w: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>е</w:t>
            </w:r>
            <w:r w:rsidRPr="00970D89">
              <w:rPr>
                <w:sz w:val="24"/>
                <w:szCs w:val="24"/>
              </w:rPr>
              <w:t xml:space="preserve"> булочек, сдобы в ассортименте.</w:t>
            </w:r>
          </w:p>
        </w:tc>
        <w:tc>
          <w:tcPr>
            <w:tcW w:w="1260" w:type="dxa"/>
            <w:vMerge w:val="restart"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  <w:p w:rsidR="00271CFB" w:rsidRDefault="00271CFB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  <w:p w:rsidR="00271CFB" w:rsidRDefault="00271CFB">
            <w:pPr>
              <w:spacing w:line="240" w:lineRule="auto"/>
              <w:ind w:firstLine="0"/>
              <w:jc w:val="left"/>
              <w:rPr>
                <w:b/>
                <w:bCs/>
              </w:rPr>
            </w:pPr>
          </w:p>
          <w:p w:rsidR="00271CFB" w:rsidRDefault="00271CFB" w:rsidP="005048CC">
            <w:pPr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330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>е</w:t>
            </w:r>
            <w:r w:rsidRPr="00970D89">
              <w:rPr>
                <w:sz w:val="24"/>
                <w:szCs w:val="24"/>
              </w:rPr>
              <w:t xml:space="preserve"> ватрушек, пирожков печёных в ассортименте.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180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970D89">
              <w:rPr>
                <w:sz w:val="24"/>
                <w:szCs w:val="24"/>
              </w:rPr>
              <w:t>Приготовлении шанег сибирских, пышек сибирских.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25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>е</w:t>
            </w:r>
            <w:r w:rsidRPr="00970D89">
              <w:rPr>
                <w:sz w:val="24"/>
                <w:szCs w:val="24"/>
              </w:rPr>
              <w:t xml:space="preserve"> пирогов, расстегаев, рулетов.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174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>е</w:t>
            </w:r>
            <w:r w:rsidRPr="00970D89">
              <w:rPr>
                <w:sz w:val="24"/>
                <w:szCs w:val="24"/>
              </w:rPr>
              <w:t xml:space="preserve"> кулебяки с различными фаршами.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174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>е</w:t>
            </w:r>
            <w:r w:rsidRPr="00970D89">
              <w:rPr>
                <w:sz w:val="24"/>
                <w:szCs w:val="24"/>
              </w:rPr>
              <w:t xml:space="preserve"> пиццы.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174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 xml:space="preserve">е </w:t>
            </w:r>
            <w:r w:rsidRPr="00970D89">
              <w:rPr>
                <w:sz w:val="24"/>
                <w:szCs w:val="24"/>
              </w:rPr>
              <w:t>блинов, оладий.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174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8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 xml:space="preserve">е </w:t>
            </w:r>
            <w:r w:rsidRPr="00970D89">
              <w:rPr>
                <w:sz w:val="24"/>
                <w:szCs w:val="24"/>
              </w:rPr>
              <w:t>изделий жареных во фритюре.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25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9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 xml:space="preserve">е </w:t>
            </w:r>
            <w:r w:rsidRPr="00970D89">
              <w:rPr>
                <w:sz w:val="24"/>
                <w:szCs w:val="24"/>
              </w:rPr>
              <w:t>дрожжевого слоёного теста и изделий из него.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28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10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 xml:space="preserve">е </w:t>
            </w:r>
            <w:r w:rsidRPr="00970D89">
              <w:rPr>
                <w:sz w:val="24"/>
                <w:szCs w:val="24"/>
              </w:rPr>
              <w:t>бездрожжевого слоеного теста.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28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11 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 xml:space="preserve">е </w:t>
            </w:r>
            <w:r w:rsidRPr="00970D89">
              <w:rPr>
                <w:sz w:val="24"/>
                <w:szCs w:val="24"/>
              </w:rPr>
              <w:t>блинчатого теста и изделий из него.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28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Pr="00AD0714">
              <w:rPr>
                <w:sz w:val="24"/>
                <w:szCs w:val="24"/>
              </w:rPr>
              <w:t xml:space="preserve">Приготовление </w:t>
            </w:r>
            <w:r w:rsidRPr="00970D89">
              <w:rPr>
                <w:sz w:val="24"/>
                <w:szCs w:val="24"/>
              </w:rPr>
              <w:t>вафельного теста и изделий из него.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28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970D89">
              <w:rPr>
                <w:sz w:val="24"/>
                <w:szCs w:val="24"/>
              </w:rPr>
              <w:t xml:space="preserve"> Приготовлени</w:t>
            </w:r>
            <w:r>
              <w:rPr>
                <w:sz w:val="24"/>
                <w:szCs w:val="24"/>
              </w:rPr>
              <w:t>е</w:t>
            </w:r>
            <w:r w:rsidRPr="00970D89">
              <w:rPr>
                <w:sz w:val="24"/>
                <w:szCs w:val="24"/>
              </w:rPr>
              <w:t xml:space="preserve"> бисквитного теста и изделий из него.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28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>е</w:t>
            </w:r>
            <w:r w:rsidRPr="00970D89">
              <w:rPr>
                <w:sz w:val="24"/>
                <w:szCs w:val="24"/>
              </w:rPr>
              <w:t>заварного теста и изделий из него.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28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>е</w:t>
            </w:r>
            <w:r w:rsidRPr="00970D89">
              <w:rPr>
                <w:sz w:val="24"/>
                <w:szCs w:val="24"/>
              </w:rPr>
              <w:t>воздушного теста и изделий из него.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40"/>
        </w:trPr>
        <w:tc>
          <w:tcPr>
            <w:tcW w:w="3600" w:type="dxa"/>
            <w:gridSpan w:val="3"/>
            <w:vMerge/>
          </w:tcPr>
          <w:p w:rsidR="00271CFB" w:rsidRDefault="00271CFB" w:rsidP="007A4151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970D89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Pr="00970D89">
              <w:rPr>
                <w:sz w:val="24"/>
                <w:szCs w:val="24"/>
              </w:rPr>
              <w:t>Приготовлени</w:t>
            </w:r>
            <w:r>
              <w:rPr>
                <w:sz w:val="24"/>
                <w:szCs w:val="24"/>
              </w:rPr>
              <w:t>е</w:t>
            </w:r>
            <w:r w:rsidRPr="00970D89">
              <w:rPr>
                <w:sz w:val="24"/>
                <w:szCs w:val="24"/>
              </w:rPr>
              <w:t>миндального теста и изделий из него.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c>
          <w:tcPr>
            <w:tcW w:w="10294" w:type="dxa"/>
            <w:gridSpan w:val="5"/>
          </w:tcPr>
          <w:p w:rsidR="00271CFB" w:rsidRDefault="00271CFB" w:rsidP="00AD0714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7.28 Готовить и оформлять печенье, пряники, коврижки</w:t>
            </w:r>
          </w:p>
        </w:tc>
      </w:tr>
      <w:tr w:rsidR="00271CFB" w:rsidTr="008242B1">
        <w:trPr>
          <w:trHeight w:val="397"/>
        </w:trPr>
        <w:tc>
          <w:tcPr>
            <w:tcW w:w="3600" w:type="dxa"/>
            <w:gridSpan w:val="3"/>
            <w:vMerge w:val="restart"/>
          </w:tcPr>
          <w:p w:rsidR="00271CFB" w:rsidRPr="00AD0714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D0714">
              <w:rPr>
                <w:b/>
                <w:bCs/>
                <w:sz w:val="24"/>
                <w:szCs w:val="24"/>
              </w:rPr>
              <w:t>Тема 2.3</w:t>
            </w:r>
          </w:p>
          <w:p w:rsidR="00271CFB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D0714">
              <w:rPr>
                <w:b/>
                <w:bCs/>
                <w:sz w:val="24"/>
                <w:szCs w:val="24"/>
              </w:rPr>
              <w:t>Технологические процессы приготовления печенья, пряников, коврижек</w:t>
            </w:r>
          </w:p>
        </w:tc>
        <w:tc>
          <w:tcPr>
            <w:tcW w:w="5434" w:type="dxa"/>
          </w:tcPr>
          <w:p w:rsidR="00271CFB" w:rsidRDefault="00271CFB" w:rsidP="00970D8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Приготовление песочного теста и изделий из него.</w:t>
            </w:r>
          </w:p>
        </w:tc>
        <w:tc>
          <w:tcPr>
            <w:tcW w:w="1260" w:type="dxa"/>
            <w:vMerge w:val="restart"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71CFB" w:rsidTr="008242B1">
        <w:trPr>
          <w:trHeight w:val="318"/>
        </w:trPr>
        <w:tc>
          <w:tcPr>
            <w:tcW w:w="3600" w:type="dxa"/>
            <w:gridSpan w:val="3"/>
            <w:vMerge/>
          </w:tcPr>
          <w:p w:rsidR="00271CFB" w:rsidRPr="005048CC" w:rsidRDefault="00271CFB" w:rsidP="00BA1BBB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Приготовление пряничного теста и изделий из него.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643"/>
        </w:trPr>
        <w:tc>
          <w:tcPr>
            <w:tcW w:w="10294" w:type="dxa"/>
            <w:gridSpan w:val="5"/>
          </w:tcPr>
          <w:p w:rsidR="00271CFB" w:rsidRDefault="00271CFB" w:rsidP="0064475A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7.29 Готовить и использовать в оформлении простые и основные отделочные полуфабрикаты</w:t>
            </w:r>
          </w:p>
        </w:tc>
      </w:tr>
      <w:tr w:rsidR="00271CFB" w:rsidTr="008242B1">
        <w:trPr>
          <w:trHeight w:val="255"/>
        </w:trPr>
        <w:tc>
          <w:tcPr>
            <w:tcW w:w="3600" w:type="dxa"/>
            <w:gridSpan w:val="3"/>
            <w:vMerge w:val="restart"/>
          </w:tcPr>
          <w:p w:rsidR="00271CFB" w:rsidRPr="00AD0714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D0714">
              <w:rPr>
                <w:b/>
                <w:bCs/>
                <w:sz w:val="24"/>
                <w:szCs w:val="24"/>
              </w:rPr>
              <w:t>Тема 2.4</w:t>
            </w:r>
          </w:p>
          <w:p w:rsidR="00271CFB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AD0714">
              <w:rPr>
                <w:b/>
                <w:bCs/>
                <w:sz w:val="24"/>
                <w:szCs w:val="24"/>
              </w:rPr>
              <w:t>Технологические процессы приготовления простых и основных отделочных полуфабрикатов</w:t>
            </w:r>
          </w:p>
        </w:tc>
        <w:tc>
          <w:tcPr>
            <w:tcW w:w="5434" w:type="dxa"/>
          </w:tcPr>
          <w:p w:rsidR="00271CFB" w:rsidRPr="0064475A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4475A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Приготовление кремов и украшений из него.</w:t>
            </w:r>
          </w:p>
        </w:tc>
        <w:tc>
          <w:tcPr>
            <w:tcW w:w="1260" w:type="dxa"/>
            <w:vMerge w:val="restart"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71CFB" w:rsidTr="008242B1">
        <w:trPr>
          <w:trHeight w:val="300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Pr="0064475A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Приготовление желе и украшений из него.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501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Приготовление помады, глазури, кандира и украшений из них.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555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Приготовление мастик и марципана и украшений из них.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570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Приготовление посыпки, шоколада, карамели и украшение ими изделий.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c>
          <w:tcPr>
            <w:tcW w:w="10294" w:type="dxa"/>
            <w:gridSpan w:val="5"/>
          </w:tcPr>
          <w:p w:rsidR="00271CFB" w:rsidRDefault="00271CFB" w:rsidP="0064475A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7.30 Готовить и оформлять отечественные классические торты и пирожные</w:t>
            </w:r>
          </w:p>
        </w:tc>
      </w:tr>
      <w:tr w:rsidR="00271CFB" w:rsidTr="008242B1">
        <w:trPr>
          <w:trHeight w:val="285"/>
        </w:trPr>
        <w:tc>
          <w:tcPr>
            <w:tcW w:w="3600" w:type="dxa"/>
            <w:gridSpan w:val="3"/>
            <w:vMerge w:val="restart"/>
          </w:tcPr>
          <w:p w:rsidR="00271CFB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D0714">
              <w:rPr>
                <w:b/>
                <w:bCs/>
                <w:sz w:val="24"/>
                <w:szCs w:val="24"/>
              </w:rPr>
              <w:t xml:space="preserve">Тема 2.5 </w:t>
            </w:r>
          </w:p>
          <w:p w:rsidR="00271CFB" w:rsidRPr="00AD0714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D0714">
              <w:rPr>
                <w:b/>
                <w:bCs/>
                <w:sz w:val="24"/>
                <w:szCs w:val="24"/>
              </w:rPr>
              <w:t>Технологические процессы приготовления классических тортов и пирожных</w:t>
            </w:r>
          </w:p>
          <w:p w:rsidR="00271CFB" w:rsidRPr="00AD0714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Default="00271CFB" w:rsidP="00B850EB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FA0249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FA0249">
              <w:rPr>
                <w:sz w:val="24"/>
                <w:szCs w:val="24"/>
              </w:rPr>
              <w:t xml:space="preserve">1 </w:t>
            </w:r>
            <w:r>
              <w:rPr>
                <w:sz w:val="24"/>
                <w:szCs w:val="24"/>
              </w:rPr>
              <w:t>Приготовление бисквитных тортов и пирожных.</w:t>
            </w:r>
          </w:p>
        </w:tc>
        <w:tc>
          <w:tcPr>
            <w:tcW w:w="1260" w:type="dxa"/>
            <w:vMerge w:val="restart"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71CFB" w:rsidTr="008242B1">
        <w:trPr>
          <w:trHeight w:val="273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Pr="00FA0249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Приготовление песочных тортов и пирожных.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40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Приготовление слоеных тортов и пирожных.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315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Приготовление миндальных тортов и пирожных.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570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Приготовление воздушных и воздушно-ореховых тортов и пирожных.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348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Приготовление заварных пирожных.</w:t>
            </w:r>
          </w:p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Приготовление крошковых и десертных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310"/>
        </w:trPr>
        <w:tc>
          <w:tcPr>
            <w:tcW w:w="3600" w:type="dxa"/>
            <w:gridSpan w:val="3"/>
            <w:vMerge/>
          </w:tcPr>
          <w:p w:rsidR="00271CFB" w:rsidRPr="0064475A" w:rsidRDefault="00271CFB" w:rsidP="0064475A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AD071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пирожных.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</w:tbl>
    <w:p w:rsidR="00271CFB" w:rsidRDefault="00271CFB" w:rsidP="0008700F">
      <w:pPr>
        <w:spacing w:line="240" w:lineRule="auto"/>
        <w:jc w:val="center"/>
        <w:rPr>
          <w:b/>
          <w:bCs/>
        </w:rPr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1029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0"/>
        <w:gridCol w:w="5434"/>
        <w:gridCol w:w="1260"/>
      </w:tblGrid>
      <w:tr w:rsidR="00271CFB" w:rsidTr="008242B1">
        <w:tc>
          <w:tcPr>
            <w:tcW w:w="10294" w:type="dxa"/>
            <w:gridSpan w:val="3"/>
          </w:tcPr>
          <w:p w:rsidR="00271CFB" w:rsidRPr="0008700F" w:rsidRDefault="00271CFB" w:rsidP="0008700F">
            <w:pPr>
              <w:spacing w:line="240" w:lineRule="auto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</w:rPr>
              <w:t>7.31 Готовить и оформлять фруктовые и легкие обезжиренные торты и пирожные</w:t>
            </w:r>
          </w:p>
        </w:tc>
      </w:tr>
      <w:tr w:rsidR="00271CFB" w:rsidTr="008242B1">
        <w:trPr>
          <w:trHeight w:val="526"/>
        </w:trPr>
        <w:tc>
          <w:tcPr>
            <w:tcW w:w="3600" w:type="dxa"/>
            <w:vMerge w:val="restart"/>
          </w:tcPr>
          <w:p w:rsidR="00271CFB" w:rsidRPr="00AD0714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D0714">
              <w:rPr>
                <w:b/>
                <w:bCs/>
                <w:sz w:val="24"/>
                <w:szCs w:val="24"/>
              </w:rPr>
              <w:t>Тема 2.6</w:t>
            </w:r>
          </w:p>
          <w:p w:rsidR="00271CFB" w:rsidRPr="00AD0714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AD0714">
              <w:rPr>
                <w:b/>
                <w:bCs/>
                <w:sz w:val="24"/>
                <w:szCs w:val="24"/>
              </w:rPr>
              <w:t>Технологические процессы приготовления изделий пониженной калорийности</w:t>
            </w:r>
          </w:p>
          <w:p w:rsidR="00271CFB" w:rsidRPr="00AD0714" w:rsidRDefault="00271CFB" w:rsidP="00AD071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Default="00271CFB" w:rsidP="00B850EB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5434" w:type="dxa"/>
          </w:tcPr>
          <w:p w:rsidR="00271CFB" w:rsidRPr="00FA0249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Приготовление изделий с отварными протертыми овощами.</w:t>
            </w:r>
          </w:p>
        </w:tc>
        <w:tc>
          <w:tcPr>
            <w:tcW w:w="1260" w:type="dxa"/>
            <w:vMerge w:val="restart"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71CFB" w:rsidTr="008242B1">
        <w:trPr>
          <w:trHeight w:val="600"/>
        </w:trPr>
        <w:tc>
          <w:tcPr>
            <w:tcW w:w="3600" w:type="dxa"/>
            <w:vMerge/>
          </w:tcPr>
          <w:p w:rsidR="00271CFB" w:rsidRPr="0064475A" w:rsidRDefault="00271CFB" w:rsidP="00FA024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Приготовление изделий с фруктовыми пастами, крупкой.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285"/>
        </w:trPr>
        <w:tc>
          <w:tcPr>
            <w:tcW w:w="3600" w:type="dxa"/>
            <w:vMerge/>
          </w:tcPr>
          <w:p w:rsidR="00271CFB" w:rsidRPr="0064475A" w:rsidRDefault="00271CFB" w:rsidP="00FA024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Приготовление рулетов и пирогов.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rPr>
          <w:trHeight w:val="960"/>
        </w:trPr>
        <w:tc>
          <w:tcPr>
            <w:tcW w:w="3600" w:type="dxa"/>
            <w:vMerge/>
          </w:tcPr>
          <w:p w:rsidR="00271CFB" w:rsidRPr="0064475A" w:rsidRDefault="00271CFB" w:rsidP="00FA0249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434" w:type="dxa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Приготовление полуфабрикатов и изделий пониженной калорийности (тортов, пирожных, кексов, коврижек, коржиков, батончиков)</w:t>
            </w:r>
          </w:p>
        </w:tc>
        <w:tc>
          <w:tcPr>
            <w:tcW w:w="1260" w:type="dxa"/>
            <w:vMerge/>
          </w:tcPr>
          <w:p w:rsidR="00271CFB" w:rsidRDefault="00271CFB" w:rsidP="0008700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Tr="008242B1">
        <w:tc>
          <w:tcPr>
            <w:tcW w:w="9034" w:type="dxa"/>
            <w:gridSpan w:val="2"/>
          </w:tcPr>
          <w:p w:rsidR="00271CFB" w:rsidRPr="004D0D43" w:rsidRDefault="00271CFB" w:rsidP="00FA0249">
            <w:pPr>
              <w:spacing w:line="240" w:lineRule="auto"/>
              <w:ind w:firstLine="0"/>
            </w:pPr>
            <w:r w:rsidRPr="004D0D43">
              <w:rPr>
                <w:b/>
                <w:bCs/>
              </w:rPr>
              <w:t>Итого</w:t>
            </w:r>
          </w:p>
        </w:tc>
        <w:tc>
          <w:tcPr>
            <w:tcW w:w="1260" w:type="dxa"/>
          </w:tcPr>
          <w:p w:rsidR="00271CFB" w:rsidRPr="004D0D43" w:rsidRDefault="00271CFB" w:rsidP="004D0D4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4D0D43">
              <w:rPr>
                <w:b/>
                <w:bCs/>
              </w:rPr>
              <w:t>36</w:t>
            </w:r>
          </w:p>
        </w:tc>
      </w:tr>
    </w:tbl>
    <w:p w:rsidR="00271CFB" w:rsidRDefault="00271CFB" w:rsidP="00DC50AF">
      <w:pPr>
        <w:spacing w:line="240" w:lineRule="auto"/>
        <w:jc w:val="center"/>
        <w:rPr>
          <w:b/>
          <w:bCs/>
        </w:rPr>
      </w:pPr>
    </w:p>
    <w:p w:rsidR="00271CFB" w:rsidRPr="00EF121C" w:rsidRDefault="00271CFB" w:rsidP="00DC50AF">
      <w:pPr>
        <w:spacing w:line="240" w:lineRule="auto"/>
        <w:jc w:val="center"/>
        <w:rPr>
          <w:b/>
          <w:bCs/>
        </w:rPr>
      </w:pPr>
      <w:r>
        <w:rPr>
          <w:b/>
          <w:bCs/>
        </w:rPr>
        <w:br w:type="page"/>
        <w:t>3.2.3</w:t>
      </w:r>
      <w:r w:rsidRPr="00EF121C">
        <w:rPr>
          <w:b/>
          <w:bCs/>
        </w:rPr>
        <w:t xml:space="preserve"> Содержание производственной практики </w:t>
      </w:r>
      <w:r>
        <w:rPr>
          <w:b/>
          <w:bCs/>
        </w:rPr>
        <w:t xml:space="preserve">(по профилю специальности) </w:t>
      </w:r>
      <w:r w:rsidRPr="00EF121C">
        <w:rPr>
          <w:b/>
          <w:bCs/>
        </w:rPr>
        <w:t>дл</w:t>
      </w:r>
      <w:r>
        <w:rPr>
          <w:b/>
          <w:bCs/>
        </w:rPr>
        <w:t>я студентов четвертого курса (</w:t>
      </w:r>
      <w:r w:rsidRPr="00EF121C">
        <w:rPr>
          <w:b/>
          <w:bCs/>
        </w:rPr>
        <w:t>восьмой семестр)</w:t>
      </w:r>
    </w:p>
    <w:p w:rsidR="00271CFB" w:rsidRDefault="00271CFB" w:rsidP="00DC50AF">
      <w:pPr>
        <w:spacing w:line="240" w:lineRule="auto"/>
        <w:jc w:val="center"/>
        <w:rPr>
          <w:b/>
          <w:bCs/>
          <w:sz w:val="24"/>
          <w:szCs w:val="24"/>
        </w:rPr>
      </w:pPr>
    </w:p>
    <w:tbl>
      <w:tblPr>
        <w:tblW w:w="1014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390"/>
        <w:gridCol w:w="120"/>
        <w:gridCol w:w="15"/>
        <w:gridCol w:w="15"/>
        <w:gridCol w:w="60"/>
        <w:gridCol w:w="4859"/>
        <w:gridCol w:w="28"/>
        <w:gridCol w:w="7"/>
        <w:gridCol w:w="1606"/>
        <w:gridCol w:w="16"/>
        <w:gridCol w:w="30"/>
      </w:tblGrid>
      <w:tr w:rsidR="00271CFB" w:rsidRPr="00035D9B" w:rsidTr="00DF3C45">
        <w:trPr>
          <w:gridAfter w:val="1"/>
          <w:wAfter w:w="30" w:type="dxa"/>
          <w:trHeight w:val="709"/>
        </w:trPr>
        <w:tc>
          <w:tcPr>
            <w:tcW w:w="3600" w:type="dxa"/>
            <w:gridSpan w:val="5"/>
          </w:tcPr>
          <w:p w:rsidR="00271CFB" w:rsidRPr="006E4BAB" w:rsidRDefault="00271CFB" w:rsidP="00DF3C45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Наименования тем профессиональных модулей</w:t>
            </w:r>
          </w:p>
        </w:tc>
        <w:tc>
          <w:tcPr>
            <w:tcW w:w="4894" w:type="dxa"/>
            <w:gridSpan w:val="3"/>
          </w:tcPr>
          <w:p w:rsidR="00271CFB" w:rsidRPr="006E4BAB" w:rsidRDefault="00271CFB" w:rsidP="006E4BAB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Pr="006E4BAB" w:rsidRDefault="00271CFB" w:rsidP="00DF3C45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6E4BAB">
              <w:rPr>
                <w:b/>
                <w:bCs/>
                <w:sz w:val="24"/>
                <w:szCs w:val="24"/>
              </w:rPr>
              <w:t>Виды работ</w:t>
            </w:r>
          </w:p>
        </w:tc>
        <w:tc>
          <w:tcPr>
            <w:tcW w:w="1622" w:type="dxa"/>
            <w:gridSpan w:val="2"/>
          </w:tcPr>
          <w:p w:rsidR="00271CFB" w:rsidRPr="00DC50AF" w:rsidRDefault="00271CFB" w:rsidP="006E4BAB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количеств</w:t>
            </w:r>
            <w:r w:rsidRPr="00DC50AF">
              <w:rPr>
                <w:b/>
                <w:bCs/>
                <w:sz w:val="24"/>
                <w:szCs w:val="24"/>
              </w:rPr>
              <w:t>о</w:t>
            </w:r>
          </w:p>
          <w:p w:rsidR="00271CFB" w:rsidRPr="006E4BAB" w:rsidRDefault="00271CFB" w:rsidP="00DF3C4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часов</w:t>
            </w:r>
          </w:p>
        </w:tc>
      </w:tr>
      <w:tr w:rsidR="00271CFB" w:rsidRPr="00C757C2" w:rsidTr="00DF3C45">
        <w:trPr>
          <w:gridAfter w:val="1"/>
          <w:wAfter w:w="30" w:type="dxa"/>
          <w:trHeight w:val="709"/>
        </w:trPr>
        <w:tc>
          <w:tcPr>
            <w:tcW w:w="10116" w:type="dxa"/>
            <w:gridSpan w:val="10"/>
          </w:tcPr>
          <w:p w:rsidR="00271CFB" w:rsidRDefault="00271CFB" w:rsidP="00444DF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ПМ 04 Организация процесса приготовления и приготовление сложных хлебобулочных мучных кондитерских изделий.</w:t>
            </w:r>
          </w:p>
        </w:tc>
      </w:tr>
      <w:tr w:rsidR="00271CFB" w:rsidRPr="00C757C2" w:rsidTr="00DF3C45">
        <w:trPr>
          <w:gridAfter w:val="1"/>
          <w:wAfter w:w="30" w:type="dxa"/>
          <w:trHeight w:val="709"/>
        </w:trPr>
        <w:tc>
          <w:tcPr>
            <w:tcW w:w="10116" w:type="dxa"/>
            <w:gridSpan w:val="10"/>
          </w:tcPr>
          <w:p w:rsidR="00271CFB" w:rsidRDefault="00271CFB" w:rsidP="00444DF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4.4 Организовывать и проводить приготовление сложных отделочных полуфабрикатов, использовать их в оформлении</w:t>
            </w:r>
          </w:p>
        </w:tc>
      </w:tr>
      <w:tr w:rsidR="00271CFB" w:rsidRPr="00C757C2" w:rsidTr="00DF3C45">
        <w:trPr>
          <w:gridAfter w:val="1"/>
          <w:wAfter w:w="30" w:type="dxa"/>
          <w:trHeight w:val="510"/>
        </w:trPr>
        <w:tc>
          <w:tcPr>
            <w:tcW w:w="3600" w:type="dxa"/>
            <w:gridSpan w:val="5"/>
            <w:vMerge w:val="restart"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Pr="00106F54" w:rsidRDefault="00271CFB" w:rsidP="00106F5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06F54">
              <w:rPr>
                <w:b/>
                <w:bCs/>
                <w:sz w:val="24"/>
                <w:szCs w:val="24"/>
              </w:rPr>
              <w:t>Тема 2.1</w:t>
            </w:r>
          </w:p>
          <w:p w:rsidR="00271CFB" w:rsidRPr="00106F54" w:rsidRDefault="00271CFB" w:rsidP="00106F5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06F54">
              <w:rPr>
                <w:b/>
                <w:bCs/>
                <w:sz w:val="24"/>
                <w:szCs w:val="24"/>
              </w:rPr>
              <w:t>Ассортимент и технология приготовления</w:t>
            </w:r>
          </w:p>
          <w:p w:rsidR="00271CFB" w:rsidRPr="00C757C2" w:rsidRDefault="00271CFB" w:rsidP="00106F54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06F54">
              <w:rPr>
                <w:b/>
                <w:bCs/>
                <w:sz w:val="24"/>
                <w:szCs w:val="24"/>
              </w:rPr>
              <w:t>сложных отделочных полуфабрикатов</w:t>
            </w:r>
          </w:p>
        </w:tc>
        <w:tc>
          <w:tcPr>
            <w:tcW w:w="4894" w:type="dxa"/>
            <w:gridSpan w:val="3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035D9B">
              <w:rPr>
                <w:sz w:val="24"/>
                <w:szCs w:val="24"/>
              </w:rPr>
              <w:t>Разработка ассортимента сложных отделочных полуфабрикатов.</w:t>
            </w:r>
          </w:p>
        </w:tc>
        <w:tc>
          <w:tcPr>
            <w:tcW w:w="1622" w:type="dxa"/>
            <w:gridSpan w:val="2"/>
            <w:vMerge w:val="restart"/>
          </w:tcPr>
          <w:p w:rsidR="00271CFB" w:rsidRPr="00C757C2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271CFB" w:rsidRPr="00C757C2" w:rsidTr="00DF3C45">
        <w:trPr>
          <w:gridAfter w:val="1"/>
          <w:wAfter w:w="30" w:type="dxa"/>
          <w:trHeight w:val="555"/>
        </w:trPr>
        <w:tc>
          <w:tcPr>
            <w:tcW w:w="3600" w:type="dxa"/>
            <w:gridSpan w:val="5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4" w:type="dxa"/>
            <w:gridSpan w:val="3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</w:t>
            </w:r>
            <w:r w:rsidRPr="00035D9B">
              <w:rPr>
                <w:sz w:val="24"/>
                <w:szCs w:val="24"/>
              </w:rPr>
              <w:t>Подбор и оценка качества сырья для приготовления сложных отделочных полуфабрикатов.</w:t>
            </w:r>
          </w:p>
        </w:tc>
        <w:tc>
          <w:tcPr>
            <w:tcW w:w="1622" w:type="dxa"/>
            <w:gridSpan w:val="2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585"/>
        </w:trPr>
        <w:tc>
          <w:tcPr>
            <w:tcW w:w="3600" w:type="dxa"/>
            <w:gridSpan w:val="5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4" w:type="dxa"/>
            <w:gridSpan w:val="3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  <w:r w:rsidRPr="00035D9B">
              <w:rPr>
                <w:sz w:val="24"/>
                <w:szCs w:val="24"/>
              </w:rPr>
              <w:t>Организация рабочего места для приготовления сложных отделочных полуфабрикатов.</w:t>
            </w:r>
          </w:p>
        </w:tc>
        <w:tc>
          <w:tcPr>
            <w:tcW w:w="1622" w:type="dxa"/>
            <w:gridSpan w:val="2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1056"/>
        </w:trPr>
        <w:tc>
          <w:tcPr>
            <w:tcW w:w="3600" w:type="dxa"/>
            <w:gridSpan w:val="5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4" w:type="dxa"/>
            <w:gridSpan w:val="3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035D9B">
              <w:rPr>
                <w:sz w:val="24"/>
                <w:szCs w:val="24"/>
              </w:rPr>
              <w:t>Организация технологического процесса при приготовлении сложных отделочных полуфабрикатов с учетом требований к  безопасности пищевой продукции.</w:t>
            </w:r>
          </w:p>
        </w:tc>
        <w:tc>
          <w:tcPr>
            <w:tcW w:w="1622" w:type="dxa"/>
            <w:gridSpan w:val="2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633"/>
        </w:trPr>
        <w:tc>
          <w:tcPr>
            <w:tcW w:w="3600" w:type="dxa"/>
            <w:gridSpan w:val="5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4" w:type="dxa"/>
            <w:gridSpan w:val="3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 </w:t>
            </w:r>
            <w:r w:rsidRPr="00035D9B">
              <w:rPr>
                <w:sz w:val="24"/>
                <w:szCs w:val="24"/>
              </w:rPr>
              <w:t>Оформление кондитерских изделий сложными</w:t>
            </w:r>
            <w:r>
              <w:rPr>
                <w:sz w:val="24"/>
                <w:szCs w:val="24"/>
              </w:rPr>
              <w:t xml:space="preserve"> </w:t>
            </w:r>
            <w:r w:rsidRPr="00035D9B">
              <w:rPr>
                <w:sz w:val="24"/>
                <w:szCs w:val="24"/>
              </w:rPr>
              <w:t>отделочными полуфабрикатами.</w:t>
            </w:r>
          </w:p>
        </w:tc>
        <w:tc>
          <w:tcPr>
            <w:tcW w:w="1622" w:type="dxa"/>
            <w:gridSpan w:val="2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585"/>
        </w:trPr>
        <w:tc>
          <w:tcPr>
            <w:tcW w:w="3600" w:type="dxa"/>
            <w:gridSpan w:val="5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4" w:type="dxa"/>
            <w:gridSpan w:val="3"/>
          </w:tcPr>
          <w:p w:rsidR="00271CFB" w:rsidRPr="00035D9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 </w:t>
            </w:r>
            <w:r w:rsidRPr="00035D9B">
              <w:rPr>
                <w:sz w:val="24"/>
                <w:szCs w:val="24"/>
              </w:rPr>
              <w:t>Оценка качества готовых сложных отделочных полуфабрикатов.</w:t>
            </w:r>
          </w:p>
        </w:tc>
        <w:tc>
          <w:tcPr>
            <w:tcW w:w="1622" w:type="dxa"/>
            <w:gridSpan w:val="2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938"/>
        </w:trPr>
        <w:tc>
          <w:tcPr>
            <w:tcW w:w="3600" w:type="dxa"/>
            <w:gridSpan w:val="5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894" w:type="dxa"/>
            <w:gridSpan w:val="3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Соблюдение условий </w:t>
            </w:r>
            <w:r w:rsidRPr="00035D9B">
              <w:rPr>
                <w:sz w:val="24"/>
                <w:szCs w:val="24"/>
              </w:rPr>
              <w:t>хранения сложных отделочных полуфабрикатов в соответствии с требованиями к безопасности пищевой продукции.</w:t>
            </w:r>
          </w:p>
        </w:tc>
        <w:tc>
          <w:tcPr>
            <w:tcW w:w="1622" w:type="dxa"/>
            <w:gridSpan w:val="2"/>
            <w:vMerge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371"/>
        </w:trPr>
        <w:tc>
          <w:tcPr>
            <w:tcW w:w="3600" w:type="dxa"/>
            <w:gridSpan w:val="5"/>
          </w:tcPr>
          <w:p w:rsidR="00271CFB" w:rsidRDefault="00271CFB" w:rsidP="00444DFF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6E4BAB">
              <w:rPr>
                <w:b/>
                <w:bCs/>
              </w:rPr>
              <w:t>Итого</w:t>
            </w:r>
          </w:p>
        </w:tc>
        <w:tc>
          <w:tcPr>
            <w:tcW w:w="4894" w:type="dxa"/>
            <w:gridSpan w:val="3"/>
          </w:tcPr>
          <w:p w:rsidR="00271CFB" w:rsidRDefault="00271CFB" w:rsidP="00106F54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1622" w:type="dxa"/>
            <w:gridSpan w:val="2"/>
          </w:tcPr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36</w:t>
            </w:r>
          </w:p>
        </w:tc>
      </w:tr>
      <w:tr w:rsidR="00271CFB" w:rsidRPr="00C757C2" w:rsidTr="00DF3C45">
        <w:trPr>
          <w:gridAfter w:val="1"/>
          <w:wAfter w:w="30" w:type="dxa"/>
          <w:trHeight w:val="371"/>
        </w:trPr>
        <w:tc>
          <w:tcPr>
            <w:tcW w:w="10116" w:type="dxa"/>
            <w:gridSpan w:val="10"/>
          </w:tcPr>
          <w:p w:rsidR="00271CFB" w:rsidRPr="006E4BA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6E4BAB">
              <w:rPr>
                <w:b/>
                <w:bCs/>
              </w:rPr>
              <w:t xml:space="preserve">ПМ. 07 Выполнение работ по профессиям рабочих </w:t>
            </w:r>
          </w:p>
          <w:p w:rsidR="00271CFB" w:rsidRDefault="00271CFB" w:rsidP="00444DFF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E4BAB">
              <w:rPr>
                <w:b/>
                <w:bCs/>
              </w:rPr>
              <w:t>МДК 07.03 Официант</w:t>
            </w:r>
          </w:p>
        </w:tc>
      </w:tr>
      <w:tr w:rsidR="00271CFB" w:rsidRPr="00C757C2" w:rsidTr="00DF3C45">
        <w:trPr>
          <w:gridAfter w:val="1"/>
          <w:wAfter w:w="30" w:type="dxa"/>
          <w:trHeight w:val="371"/>
        </w:trPr>
        <w:tc>
          <w:tcPr>
            <w:tcW w:w="10116" w:type="dxa"/>
            <w:gridSpan w:val="10"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5C4203">
              <w:rPr>
                <w:b/>
                <w:bCs/>
              </w:rPr>
              <w:t>ПК 7.32 Выполнять подготовку залов к обслуживанию в соответствии с его характером, типом и классом ор</w:t>
            </w:r>
            <w:r>
              <w:rPr>
                <w:b/>
                <w:bCs/>
              </w:rPr>
              <w:t>ганизации общественного питания</w:t>
            </w:r>
          </w:p>
        </w:tc>
      </w:tr>
      <w:tr w:rsidR="00271CFB" w:rsidRPr="00C757C2" w:rsidTr="00DF3C45">
        <w:trPr>
          <w:gridAfter w:val="2"/>
          <w:wAfter w:w="46" w:type="dxa"/>
          <w:trHeight w:val="295"/>
        </w:trPr>
        <w:tc>
          <w:tcPr>
            <w:tcW w:w="3540" w:type="dxa"/>
            <w:gridSpan w:val="4"/>
            <w:vMerge w:val="restart"/>
          </w:tcPr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06F54">
              <w:rPr>
                <w:b/>
                <w:bCs/>
                <w:sz w:val="24"/>
                <w:szCs w:val="24"/>
              </w:rPr>
              <w:t>Тема 3.1</w:t>
            </w:r>
          </w:p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06F54">
              <w:rPr>
                <w:b/>
                <w:bCs/>
                <w:sz w:val="24"/>
                <w:szCs w:val="24"/>
              </w:rPr>
              <w:t>Общая характеристика процесса обслуживания</w:t>
            </w:r>
          </w:p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4954" w:type="dxa"/>
            <w:gridSpan w:val="4"/>
          </w:tcPr>
          <w:p w:rsidR="00271CFB" w:rsidRPr="005C4203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sz w:val="24"/>
                <w:szCs w:val="24"/>
              </w:rPr>
              <w:t>1Анализ услуг, оказываемых предприятием.</w:t>
            </w:r>
          </w:p>
        </w:tc>
        <w:tc>
          <w:tcPr>
            <w:tcW w:w="1606" w:type="dxa"/>
            <w:vMerge w:val="restart"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271CFB" w:rsidRPr="00C757C2" w:rsidTr="00DF3C45">
        <w:trPr>
          <w:gridAfter w:val="2"/>
          <w:wAfter w:w="46" w:type="dxa"/>
          <w:trHeight w:val="255"/>
        </w:trPr>
        <w:tc>
          <w:tcPr>
            <w:tcW w:w="3540" w:type="dxa"/>
            <w:gridSpan w:val="4"/>
            <w:vMerge/>
          </w:tcPr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Pr="005C4203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 w:rsidRPr="00547FF7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Анализ </w:t>
            </w:r>
            <w:r w:rsidRPr="00547FF7">
              <w:rPr>
                <w:sz w:val="24"/>
                <w:szCs w:val="24"/>
              </w:rPr>
              <w:t>показателей культуры обслуживания предприятия.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2"/>
          <w:wAfter w:w="46" w:type="dxa"/>
          <w:trHeight w:val="255"/>
        </w:trPr>
        <w:tc>
          <w:tcPr>
            <w:tcW w:w="3540" w:type="dxa"/>
            <w:gridSpan w:val="4"/>
            <w:vMerge/>
          </w:tcPr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Pr="005C4203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 w:rsidRPr="00547FF7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Анализ потребительского спроса предприятия.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2"/>
          <w:wAfter w:w="46" w:type="dxa"/>
          <w:trHeight w:val="300"/>
        </w:trPr>
        <w:tc>
          <w:tcPr>
            <w:tcW w:w="3540" w:type="dxa"/>
            <w:gridSpan w:val="4"/>
            <w:vMerge/>
          </w:tcPr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Pr="005C4203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sz w:val="24"/>
                <w:szCs w:val="24"/>
              </w:rPr>
              <w:t xml:space="preserve">4 </w:t>
            </w:r>
            <w:r w:rsidRPr="00547FF7">
              <w:rPr>
                <w:sz w:val="24"/>
                <w:szCs w:val="24"/>
              </w:rPr>
              <w:t>Разработка рекламных мероприятий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2"/>
          <w:wAfter w:w="46" w:type="dxa"/>
          <w:trHeight w:val="300"/>
        </w:trPr>
        <w:tc>
          <w:tcPr>
            <w:tcW w:w="3540" w:type="dxa"/>
            <w:gridSpan w:val="4"/>
            <w:vMerge w:val="restart"/>
          </w:tcPr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06F54">
              <w:rPr>
                <w:b/>
                <w:bCs/>
                <w:sz w:val="24"/>
                <w:szCs w:val="24"/>
              </w:rPr>
              <w:t xml:space="preserve">Тема 3.2 </w:t>
            </w:r>
          </w:p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06F54">
              <w:rPr>
                <w:b/>
                <w:bCs/>
                <w:sz w:val="24"/>
                <w:szCs w:val="24"/>
              </w:rPr>
              <w:t>Торговые помещения предприятий общественного питания</w:t>
            </w:r>
          </w:p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06F54">
              <w:rPr>
                <w:b/>
                <w:bCs/>
                <w:sz w:val="24"/>
                <w:szCs w:val="24"/>
              </w:rPr>
              <w:t>Тема 3.3</w:t>
            </w:r>
          </w:p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06F54">
              <w:rPr>
                <w:b/>
                <w:bCs/>
                <w:sz w:val="24"/>
                <w:szCs w:val="24"/>
              </w:rPr>
              <w:t>Материально-техническое обеспечение обслуживания</w:t>
            </w:r>
          </w:p>
        </w:tc>
        <w:tc>
          <w:tcPr>
            <w:tcW w:w="4954" w:type="dxa"/>
            <w:gridSpan w:val="4"/>
          </w:tcPr>
          <w:p w:rsidR="00271CFB" w:rsidRPr="005C4203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 w:rsidRPr="00547FF7">
              <w:rPr>
                <w:sz w:val="24"/>
                <w:szCs w:val="24"/>
              </w:rPr>
              <w:t>1 Анализ торговых помещений.</w:t>
            </w:r>
          </w:p>
        </w:tc>
        <w:tc>
          <w:tcPr>
            <w:tcW w:w="1606" w:type="dxa"/>
            <w:vMerge w:val="restart"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271CFB" w:rsidRPr="00C757C2" w:rsidTr="00DF3C45">
        <w:trPr>
          <w:gridAfter w:val="2"/>
          <w:wAfter w:w="46" w:type="dxa"/>
          <w:trHeight w:val="246"/>
        </w:trPr>
        <w:tc>
          <w:tcPr>
            <w:tcW w:w="3540" w:type="dxa"/>
            <w:gridSpan w:val="4"/>
            <w:vMerge/>
          </w:tcPr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Pr="005C4203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 w:rsidRPr="00547FF7">
              <w:rPr>
                <w:sz w:val="24"/>
                <w:szCs w:val="24"/>
              </w:rPr>
              <w:t>2 Определение вида интерьера предприятия.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2"/>
          <w:wAfter w:w="46" w:type="dxa"/>
          <w:trHeight w:val="235"/>
        </w:trPr>
        <w:tc>
          <w:tcPr>
            <w:tcW w:w="3540" w:type="dxa"/>
            <w:gridSpan w:val="4"/>
            <w:vMerge/>
          </w:tcPr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Pr="005C4203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 w:rsidRPr="00547FF7">
              <w:rPr>
                <w:sz w:val="24"/>
                <w:szCs w:val="24"/>
              </w:rPr>
              <w:t>3 Анализ подсобных помещений.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2"/>
          <w:wAfter w:w="46" w:type="dxa"/>
          <w:trHeight w:val="315"/>
        </w:trPr>
        <w:tc>
          <w:tcPr>
            <w:tcW w:w="3540" w:type="dxa"/>
            <w:gridSpan w:val="4"/>
            <w:vMerge/>
          </w:tcPr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Pr="005C4203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 w:rsidRPr="00547FF7">
              <w:rPr>
                <w:sz w:val="24"/>
                <w:szCs w:val="24"/>
              </w:rPr>
              <w:t>4 Ознакомление с ассортиментом столовой посуды и столового белья.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2"/>
          <w:wAfter w:w="46" w:type="dxa"/>
          <w:trHeight w:val="517"/>
        </w:trPr>
        <w:tc>
          <w:tcPr>
            <w:tcW w:w="3540" w:type="dxa"/>
            <w:gridSpan w:val="4"/>
            <w:vMerge/>
          </w:tcPr>
          <w:p w:rsidR="00271CFB" w:rsidRPr="00106F54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Pr="005C4203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 w:rsidRPr="00547FF7">
              <w:rPr>
                <w:sz w:val="24"/>
                <w:szCs w:val="24"/>
              </w:rPr>
              <w:t>5 Ознакомление с оборудованием торговых помещений предприятия.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2"/>
          <w:wAfter w:w="46" w:type="dxa"/>
          <w:trHeight w:val="573"/>
        </w:trPr>
        <w:tc>
          <w:tcPr>
            <w:tcW w:w="3540" w:type="dxa"/>
            <w:gridSpan w:val="4"/>
            <w:vMerge w:val="restart"/>
          </w:tcPr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B187E">
              <w:rPr>
                <w:b/>
                <w:bCs/>
                <w:sz w:val="24"/>
                <w:szCs w:val="24"/>
              </w:rPr>
              <w:t>Тема 3.4</w:t>
            </w:r>
          </w:p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B187E">
              <w:rPr>
                <w:b/>
                <w:bCs/>
                <w:sz w:val="24"/>
                <w:szCs w:val="24"/>
              </w:rPr>
              <w:t>Организация труда работников торговой группы</w:t>
            </w:r>
          </w:p>
          <w:p w:rsidR="00271CFB" w:rsidRPr="00106F54" w:rsidRDefault="00271CFB" w:rsidP="00547FF7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Pr="00547FF7" w:rsidRDefault="00271CFB" w:rsidP="003B187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Анализ </w:t>
            </w:r>
            <w:r w:rsidRPr="003B187E">
              <w:rPr>
                <w:sz w:val="24"/>
                <w:szCs w:val="24"/>
              </w:rPr>
              <w:t>общи</w:t>
            </w:r>
            <w:r>
              <w:rPr>
                <w:sz w:val="24"/>
                <w:szCs w:val="24"/>
              </w:rPr>
              <w:t>х</w:t>
            </w:r>
            <w:r w:rsidRPr="003B187E">
              <w:rPr>
                <w:sz w:val="24"/>
                <w:szCs w:val="24"/>
              </w:rPr>
              <w:t xml:space="preserve"> требовани</w:t>
            </w:r>
            <w:r>
              <w:rPr>
                <w:sz w:val="24"/>
                <w:szCs w:val="24"/>
              </w:rPr>
              <w:t>й к обслуживающему персоналу предприятия.</w:t>
            </w:r>
          </w:p>
        </w:tc>
        <w:tc>
          <w:tcPr>
            <w:tcW w:w="1606" w:type="dxa"/>
            <w:vMerge w:val="restart"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271CFB" w:rsidRPr="00C757C2" w:rsidTr="00DF3C45">
        <w:trPr>
          <w:gridAfter w:val="2"/>
          <w:wAfter w:w="46" w:type="dxa"/>
          <w:trHeight w:val="591"/>
        </w:trPr>
        <w:tc>
          <w:tcPr>
            <w:tcW w:w="3540" w:type="dxa"/>
            <w:gridSpan w:val="4"/>
            <w:vMerge/>
          </w:tcPr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Default="00271CFB" w:rsidP="003B187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Ознакомление с </w:t>
            </w:r>
            <w:r w:rsidRPr="003B187E">
              <w:rPr>
                <w:sz w:val="24"/>
                <w:szCs w:val="24"/>
              </w:rPr>
              <w:t>требования</w:t>
            </w:r>
            <w:r>
              <w:rPr>
                <w:sz w:val="24"/>
                <w:szCs w:val="24"/>
              </w:rPr>
              <w:t>ми</w:t>
            </w:r>
            <w:r w:rsidRPr="003B187E">
              <w:rPr>
                <w:sz w:val="24"/>
                <w:szCs w:val="24"/>
              </w:rPr>
              <w:t>, предъявляемы</w:t>
            </w:r>
            <w:r>
              <w:rPr>
                <w:sz w:val="24"/>
                <w:szCs w:val="24"/>
              </w:rPr>
              <w:t>ми</w:t>
            </w:r>
            <w:r w:rsidRPr="003B187E">
              <w:rPr>
                <w:sz w:val="24"/>
                <w:szCs w:val="24"/>
              </w:rPr>
              <w:t xml:space="preserve"> к метрдотелю.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2"/>
          <w:wAfter w:w="46" w:type="dxa"/>
          <w:trHeight w:val="540"/>
        </w:trPr>
        <w:tc>
          <w:tcPr>
            <w:tcW w:w="3540" w:type="dxa"/>
            <w:gridSpan w:val="4"/>
            <w:vMerge/>
          </w:tcPr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Default="00271CFB" w:rsidP="003B187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Ознакомление с </w:t>
            </w:r>
            <w:r w:rsidRPr="003B187E">
              <w:rPr>
                <w:sz w:val="24"/>
                <w:szCs w:val="24"/>
              </w:rPr>
              <w:t>требования</w:t>
            </w:r>
            <w:r>
              <w:rPr>
                <w:sz w:val="24"/>
                <w:szCs w:val="24"/>
              </w:rPr>
              <w:t>ми</w:t>
            </w:r>
            <w:r w:rsidRPr="003B187E">
              <w:rPr>
                <w:sz w:val="24"/>
                <w:szCs w:val="24"/>
              </w:rPr>
              <w:t>, предъявляемы</w:t>
            </w:r>
            <w:r>
              <w:rPr>
                <w:sz w:val="24"/>
                <w:szCs w:val="24"/>
              </w:rPr>
              <w:t>ми</w:t>
            </w:r>
            <w:r w:rsidRPr="003B187E">
              <w:rPr>
                <w:sz w:val="24"/>
                <w:szCs w:val="24"/>
              </w:rPr>
              <w:t>, предъявляемые к официанту.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2"/>
          <w:wAfter w:w="46" w:type="dxa"/>
          <w:trHeight w:val="549"/>
        </w:trPr>
        <w:tc>
          <w:tcPr>
            <w:tcW w:w="3540" w:type="dxa"/>
            <w:gridSpan w:val="4"/>
            <w:vMerge/>
          </w:tcPr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54" w:type="dxa"/>
            <w:gridSpan w:val="4"/>
          </w:tcPr>
          <w:p w:rsidR="00271CFB" w:rsidRDefault="00271CFB" w:rsidP="003B187E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Ознакомление с </w:t>
            </w:r>
            <w:r w:rsidRPr="003B187E">
              <w:rPr>
                <w:sz w:val="24"/>
                <w:szCs w:val="24"/>
              </w:rPr>
              <w:t>требования</w:t>
            </w:r>
            <w:r>
              <w:rPr>
                <w:sz w:val="24"/>
                <w:szCs w:val="24"/>
              </w:rPr>
              <w:t>ми</w:t>
            </w:r>
            <w:r w:rsidRPr="003B187E">
              <w:rPr>
                <w:sz w:val="24"/>
                <w:szCs w:val="24"/>
              </w:rPr>
              <w:t>, предъявляемы</w:t>
            </w:r>
            <w:r>
              <w:rPr>
                <w:sz w:val="24"/>
                <w:szCs w:val="24"/>
              </w:rPr>
              <w:t xml:space="preserve">ми </w:t>
            </w:r>
            <w:r w:rsidRPr="003B187E">
              <w:rPr>
                <w:sz w:val="24"/>
                <w:szCs w:val="24"/>
              </w:rPr>
              <w:t>предъявляемые к бармену.</w:t>
            </w:r>
          </w:p>
        </w:tc>
        <w:tc>
          <w:tcPr>
            <w:tcW w:w="1606" w:type="dxa"/>
            <w:vMerge/>
          </w:tcPr>
          <w:p w:rsidR="00271CFB" w:rsidRPr="005C4203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371"/>
        </w:trPr>
        <w:tc>
          <w:tcPr>
            <w:tcW w:w="10116" w:type="dxa"/>
            <w:gridSpan w:val="10"/>
          </w:tcPr>
          <w:p w:rsidR="00271CFB" w:rsidRPr="005C4203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7.33 Обслуживать потребителей организаций общественного питания всех форм собственности, различных видов, типов, классов</w:t>
            </w:r>
          </w:p>
        </w:tc>
      </w:tr>
      <w:tr w:rsidR="00271CFB" w:rsidRPr="00C757C2" w:rsidTr="00DF3C45">
        <w:trPr>
          <w:trHeight w:val="856"/>
        </w:trPr>
        <w:tc>
          <w:tcPr>
            <w:tcW w:w="3525" w:type="dxa"/>
            <w:gridSpan w:val="3"/>
            <w:vMerge w:val="restart"/>
          </w:tcPr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B187E">
              <w:rPr>
                <w:b/>
                <w:bCs/>
                <w:sz w:val="24"/>
                <w:szCs w:val="24"/>
              </w:rPr>
              <w:t>Тема 3.5</w:t>
            </w:r>
          </w:p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B187E">
              <w:rPr>
                <w:b/>
                <w:bCs/>
                <w:sz w:val="24"/>
                <w:szCs w:val="24"/>
              </w:rPr>
              <w:t>Этапы организации обслуживания</w:t>
            </w:r>
          </w:p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4969" w:type="dxa"/>
            <w:gridSpan w:val="5"/>
          </w:tcPr>
          <w:p w:rsidR="00271CFB" w:rsidRDefault="00271CFB" w:rsidP="003B187E">
            <w:pPr>
              <w:spacing w:line="240" w:lineRule="auto"/>
              <w:ind w:firstLine="0"/>
              <w:jc w:val="left"/>
              <w:rPr>
                <w:b/>
                <w:bCs/>
              </w:rPr>
            </w:pPr>
            <w:r>
              <w:rPr>
                <w:sz w:val="24"/>
                <w:szCs w:val="24"/>
              </w:rPr>
              <w:t xml:space="preserve">1 </w:t>
            </w:r>
            <w:r w:rsidRPr="003B187E">
              <w:rPr>
                <w:sz w:val="24"/>
                <w:szCs w:val="24"/>
              </w:rPr>
              <w:t>Проведение подготовительного этапа обслуживания (расстановка мебели, подготовка столового белья, столовой посуды, столовых приборов).</w:t>
            </w:r>
          </w:p>
        </w:tc>
        <w:tc>
          <w:tcPr>
            <w:tcW w:w="1652" w:type="dxa"/>
            <w:gridSpan w:val="3"/>
            <w:vMerge w:val="restart"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271CFB" w:rsidRPr="00C757C2" w:rsidTr="00DF3C45">
        <w:trPr>
          <w:trHeight w:val="1410"/>
        </w:trPr>
        <w:tc>
          <w:tcPr>
            <w:tcW w:w="3525" w:type="dxa"/>
            <w:gridSpan w:val="3"/>
            <w:vMerge/>
          </w:tcPr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9" w:type="dxa"/>
            <w:gridSpan w:val="5"/>
          </w:tcPr>
          <w:p w:rsidR="00271CFB" w:rsidRPr="003B187E" w:rsidRDefault="00271CFB" w:rsidP="003B187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3B187E">
              <w:rPr>
                <w:sz w:val="24"/>
                <w:szCs w:val="24"/>
              </w:rPr>
              <w:t xml:space="preserve"> Проведение основного этапа обслуживания (выполнение предварительной сервировки, встречи и размещения посетителей за столом, прием и выполнение заказа, выполнение дополнительной сервировки стола)</w:t>
            </w:r>
          </w:p>
        </w:tc>
        <w:tc>
          <w:tcPr>
            <w:tcW w:w="1652" w:type="dxa"/>
            <w:gridSpan w:val="3"/>
            <w:vMerge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trHeight w:val="792"/>
        </w:trPr>
        <w:tc>
          <w:tcPr>
            <w:tcW w:w="3525" w:type="dxa"/>
            <w:gridSpan w:val="3"/>
            <w:vMerge/>
          </w:tcPr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9" w:type="dxa"/>
            <w:gridSpan w:val="5"/>
          </w:tcPr>
          <w:p w:rsidR="00271CFB" w:rsidRPr="003B187E" w:rsidRDefault="00271CFB" w:rsidP="003B187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3B187E">
              <w:rPr>
                <w:sz w:val="24"/>
                <w:szCs w:val="24"/>
              </w:rPr>
              <w:t xml:space="preserve"> Выполнение различных способов подачи блюд (французский способ, русский способ, английский способ)</w:t>
            </w:r>
          </w:p>
        </w:tc>
        <w:tc>
          <w:tcPr>
            <w:tcW w:w="1652" w:type="dxa"/>
            <w:gridSpan w:val="3"/>
            <w:vMerge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trHeight w:val="879"/>
        </w:trPr>
        <w:tc>
          <w:tcPr>
            <w:tcW w:w="3525" w:type="dxa"/>
            <w:gridSpan w:val="3"/>
            <w:vMerge/>
          </w:tcPr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969" w:type="dxa"/>
            <w:gridSpan w:val="5"/>
          </w:tcPr>
          <w:p w:rsidR="00271CFB" w:rsidRPr="003B187E" w:rsidRDefault="00271CFB" w:rsidP="003B187E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3B187E">
              <w:rPr>
                <w:sz w:val="24"/>
                <w:szCs w:val="24"/>
              </w:rPr>
              <w:t xml:space="preserve"> Проведение завершающего этапа обслуживания (расчет с посетителями, уборка использованной посуды, приборов).</w:t>
            </w:r>
          </w:p>
        </w:tc>
        <w:tc>
          <w:tcPr>
            <w:tcW w:w="1652" w:type="dxa"/>
            <w:gridSpan w:val="3"/>
            <w:vMerge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371"/>
        </w:trPr>
        <w:tc>
          <w:tcPr>
            <w:tcW w:w="10116" w:type="dxa"/>
            <w:gridSpan w:val="10"/>
          </w:tcPr>
          <w:p w:rsidR="00271CFB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7.34 Обслуживать массовые банкетные мероприятия</w:t>
            </w:r>
          </w:p>
        </w:tc>
      </w:tr>
      <w:tr w:rsidR="00271CFB" w:rsidRPr="00C757C2" w:rsidTr="00DF3C45">
        <w:trPr>
          <w:gridAfter w:val="1"/>
          <w:wAfter w:w="30" w:type="dxa"/>
          <w:trHeight w:val="371"/>
        </w:trPr>
        <w:tc>
          <w:tcPr>
            <w:tcW w:w="3510" w:type="dxa"/>
            <w:gridSpan w:val="2"/>
          </w:tcPr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B187E">
              <w:rPr>
                <w:b/>
                <w:bCs/>
                <w:sz w:val="24"/>
                <w:szCs w:val="24"/>
              </w:rPr>
              <w:t>Тема 3.7</w:t>
            </w:r>
          </w:p>
          <w:p w:rsidR="00271CFB" w:rsidRPr="003B187E" w:rsidRDefault="00271CFB" w:rsidP="003B187E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3B187E">
              <w:rPr>
                <w:b/>
                <w:bCs/>
                <w:sz w:val="24"/>
                <w:szCs w:val="24"/>
              </w:rPr>
              <w:t>Обслуживание приемов и банкетов</w:t>
            </w:r>
          </w:p>
        </w:tc>
        <w:tc>
          <w:tcPr>
            <w:tcW w:w="4977" w:type="dxa"/>
            <w:gridSpan w:val="5"/>
          </w:tcPr>
          <w:p w:rsidR="00271CFB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sz w:val="24"/>
                <w:szCs w:val="24"/>
              </w:rPr>
              <w:t>1 банкетных мероприятий</w:t>
            </w:r>
          </w:p>
          <w:p w:rsidR="00271CFB" w:rsidRDefault="00271CFB" w:rsidP="003B187E">
            <w:pPr>
              <w:spacing w:line="240" w:lineRule="auto"/>
              <w:ind w:firstLine="0"/>
              <w:rPr>
                <w:b/>
                <w:bCs/>
              </w:rPr>
            </w:pPr>
          </w:p>
        </w:tc>
        <w:tc>
          <w:tcPr>
            <w:tcW w:w="1629" w:type="dxa"/>
            <w:gridSpan w:val="3"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271CFB" w:rsidRPr="00C757C2" w:rsidTr="00DF3C45">
        <w:trPr>
          <w:gridAfter w:val="1"/>
          <w:wAfter w:w="30" w:type="dxa"/>
          <w:trHeight w:val="371"/>
        </w:trPr>
        <w:tc>
          <w:tcPr>
            <w:tcW w:w="10116" w:type="dxa"/>
            <w:gridSpan w:val="10"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7.35 Обслуживать потребителей при использовании специальных форм организации питания.</w:t>
            </w:r>
          </w:p>
        </w:tc>
      </w:tr>
      <w:tr w:rsidR="00271CFB" w:rsidRPr="00C757C2" w:rsidTr="00DF3C45">
        <w:trPr>
          <w:gridAfter w:val="1"/>
          <w:wAfter w:w="30" w:type="dxa"/>
          <w:trHeight w:val="300"/>
        </w:trPr>
        <w:tc>
          <w:tcPr>
            <w:tcW w:w="3390" w:type="dxa"/>
            <w:vMerge w:val="restart"/>
          </w:tcPr>
          <w:p w:rsidR="00271CFB" w:rsidRPr="006B5285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85">
              <w:rPr>
                <w:b/>
                <w:bCs/>
                <w:sz w:val="24"/>
                <w:szCs w:val="24"/>
              </w:rPr>
              <w:t>Тема 3.8</w:t>
            </w:r>
          </w:p>
          <w:p w:rsidR="00271CFB" w:rsidRPr="006B5285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6B5285">
              <w:rPr>
                <w:b/>
                <w:bCs/>
                <w:sz w:val="24"/>
                <w:szCs w:val="24"/>
              </w:rPr>
              <w:t>Специальные формы обслуживания</w:t>
            </w:r>
          </w:p>
          <w:p w:rsidR="00271CFB" w:rsidRPr="006B5285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  <w:tc>
          <w:tcPr>
            <w:tcW w:w="5069" w:type="dxa"/>
            <w:gridSpan w:val="5"/>
          </w:tcPr>
          <w:p w:rsidR="00271CFB" w:rsidRDefault="00271CFB" w:rsidP="006B5285">
            <w:pPr>
              <w:spacing w:line="240" w:lineRule="auto"/>
              <w:ind w:firstLine="0"/>
              <w:rPr>
                <w:b/>
                <w:bCs/>
              </w:rPr>
            </w:pPr>
            <w:r>
              <w:rPr>
                <w:sz w:val="24"/>
                <w:szCs w:val="24"/>
              </w:rPr>
              <w:t xml:space="preserve">1 Организация и проведение обслуживания </w:t>
            </w:r>
            <w:r w:rsidRPr="006B5285">
              <w:rPr>
                <w:sz w:val="24"/>
                <w:szCs w:val="24"/>
              </w:rPr>
              <w:t>по типу «шведского стола»</w:t>
            </w:r>
          </w:p>
        </w:tc>
        <w:tc>
          <w:tcPr>
            <w:tcW w:w="1657" w:type="dxa"/>
            <w:gridSpan w:val="4"/>
            <w:vMerge w:val="restart"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271CFB" w:rsidRPr="00C757C2" w:rsidTr="00DF3C45">
        <w:trPr>
          <w:gridAfter w:val="1"/>
          <w:wAfter w:w="30" w:type="dxa"/>
          <w:trHeight w:val="285"/>
        </w:trPr>
        <w:tc>
          <w:tcPr>
            <w:tcW w:w="3390" w:type="dxa"/>
            <w:vMerge/>
          </w:tcPr>
          <w:p w:rsidR="00271CFB" w:rsidRPr="006B5285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  <w:gridSpan w:val="5"/>
          </w:tcPr>
          <w:p w:rsidR="00271CFB" w:rsidRPr="006B5285" w:rsidRDefault="00271CFB" w:rsidP="006B528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Организация и проведение обслуживания</w:t>
            </w:r>
            <w:r w:rsidRPr="006B5285">
              <w:rPr>
                <w:sz w:val="24"/>
                <w:szCs w:val="24"/>
              </w:rPr>
              <w:t xml:space="preserve"> по типу «сырной тележки»</w:t>
            </w:r>
          </w:p>
        </w:tc>
        <w:tc>
          <w:tcPr>
            <w:tcW w:w="1657" w:type="dxa"/>
            <w:gridSpan w:val="4"/>
            <w:vMerge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540"/>
        </w:trPr>
        <w:tc>
          <w:tcPr>
            <w:tcW w:w="3390" w:type="dxa"/>
            <w:vMerge/>
          </w:tcPr>
          <w:p w:rsidR="00271CFB" w:rsidRPr="006B5285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  <w:gridSpan w:val="5"/>
          </w:tcPr>
          <w:p w:rsidR="00271CFB" w:rsidRPr="006B5285" w:rsidRDefault="00271CFB" w:rsidP="006B528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Организация и проведение обслуживания в гостиничных комплексах</w:t>
            </w:r>
          </w:p>
        </w:tc>
        <w:tc>
          <w:tcPr>
            <w:tcW w:w="1657" w:type="dxa"/>
            <w:gridSpan w:val="4"/>
            <w:vMerge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572"/>
        </w:trPr>
        <w:tc>
          <w:tcPr>
            <w:tcW w:w="3390" w:type="dxa"/>
            <w:vMerge/>
          </w:tcPr>
          <w:p w:rsidR="00271CFB" w:rsidRPr="006B5285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  <w:gridSpan w:val="5"/>
          </w:tcPr>
          <w:p w:rsidR="00271CFB" w:rsidRPr="006B5285" w:rsidRDefault="00271CFB" w:rsidP="006B528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Организация и проведение обслуживания </w:t>
            </w:r>
            <w:r w:rsidRPr="006B5285">
              <w:rPr>
                <w:sz w:val="24"/>
                <w:szCs w:val="24"/>
              </w:rPr>
              <w:t>в местах массового отдыха.</w:t>
            </w:r>
          </w:p>
        </w:tc>
        <w:tc>
          <w:tcPr>
            <w:tcW w:w="1657" w:type="dxa"/>
            <w:gridSpan w:val="4"/>
            <w:vMerge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C757C2" w:rsidTr="00DF3C45">
        <w:trPr>
          <w:gridAfter w:val="1"/>
          <w:wAfter w:w="30" w:type="dxa"/>
          <w:trHeight w:val="572"/>
        </w:trPr>
        <w:tc>
          <w:tcPr>
            <w:tcW w:w="3390" w:type="dxa"/>
            <w:vMerge/>
          </w:tcPr>
          <w:p w:rsidR="00271CFB" w:rsidRPr="006B5285" w:rsidRDefault="00271CFB" w:rsidP="006B5285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69" w:type="dxa"/>
            <w:gridSpan w:val="5"/>
          </w:tcPr>
          <w:p w:rsidR="00271CFB" w:rsidRPr="006B5285" w:rsidRDefault="00271CFB" w:rsidP="006B5285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Организация и проведение обслуживания</w:t>
            </w:r>
            <w:r w:rsidRPr="006B5285">
              <w:rPr>
                <w:sz w:val="24"/>
                <w:szCs w:val="24"/>
              </w:rPr>
              <w:t xml:space="preserve"> в социально – ориентированных предприятиях питания.</w:t>
            </w:r>
          </w:p>
        </w:tc>
        <w:tc>
          <w:tcPr>
            <w:tcW w:w="1657" w:type="dxa"/>
            <w:gridSpan w:val="4"/>
            <w:vMerge/>
          </w:tcPr>
          <w:p w:rsidR="00271CFB" w:rsidRDefault="00271CFB" w:rsidP="00220804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</w:p>
        </w:tc>
      </w:tr>
      <w:tr w:rsidR="00271CFB" w:rsidRPr="00DC50AF" w:rsidTr="00DF3C45">
        <w:tblPrEx>
          <w:tblLook w:val="00A0"/>
        </w:tblPrEx>
        <w:trPr>
          <w:gridAfter w:val="1"/>
          <w:wAfter w:w="30" w:type="dxa"/>
          <w:trHeight w:val="144"/>
        </w:trPr>
        <w:tc>
          <w:tcPr>
            <w:tcW w:w="8459" w:type="dxa"/>
            <w:gridSpan w:val="6"/>
          </w:tcPr>
          <w:p w:rsidR="00271CFB" w:rsidRPr="00116D1F" w:rsidRDefault="00271CFB" w:rsidP="00DC50AF">
            <w:pPr>
              <w:spacing w:line="240" w:lineRule="auto"/>
            </w:pPr>
            <w:r w:rsidRPr="00116D1F">
              <w:rPr>
                <w:b/>
                <w:bCs/>
              </w:rPr>
              <w:t>Итого</w:t>
            </w:r>
          </w:p>
        </w:tc>
        <w:tc>
          <w:tcPr>
            <w:tcW w:w="1657" w:type="dxa"/>
            <w:gridSpan w:val="4"/>
          </w:tcPr>
          <w:p w:rsidR="00271CFB" w:rsidRPr="00116D1F" w:rsidRDefault="00271CFB" w:rsidP="00DC50AF">
            <w:pPr>
              <w:spacing w:line="240" w:lineRule="auto"/>
              <w:jc w:val="center"/>
              <w:rPr>
                <w:b/>
                <w:bCs/>
              </w:rPr>
            </w:pPr>
            <w:r w:rsidRPr="00116D1F">
              <w:rPr>
                <w:b/>
                <w:bCs/>
              </w:rPr>
              <w:t>36</w:t>
            </w:r>
          </w:p>
        </w:tc>
      </w:tr>
    </w:tbl>
    <w:p w:rsidR="00271CFB" w:rsidRDefault="00271CFB" w:rsidP="00DC50A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center"/>
        <w:rPr>
          <w:b/>
          <w:bCs/>
        </w:rPr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101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83"/>
        <w:gridCol w:w="5048"/>
        <w:gridCol w:w="28"/>
        <w:gridCol w:w="1657"/>
      </w:tblGrid>
      <w:tr w:rsidR="00271CFB" w:rsidRPr="00DC50AF" w:rsidTr="00DF3C45">
        <w:trPr>
          <w:trHeight w:val="144"/>
        </w:trPr>
        <w:tc>
          <w:tcPr>
            <w:tcW w:w="10116" w:type="dxa"/>
            <w:gridSpan w:val="4"/>
          </w:tcPr>
          <w:p w:rsidR="00271CFB" w:rsidRPr="00116D1F" w:rsidRDefault="00271CFB" w:rsidP="00DC50A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center"/>
              <w:rPr>
                <w:i/>
                <w:iCs/>
                <w:caps/>
              </w:rPr>
            </w:pPr>
            <w:r w:rsidRPr="00116D1F">
              <w:rPr>
                <w:b/>
                <w:bCs/>
              </w:rPr>
              <w:t>ПМ. 06 Организация работы структурного подразделения</w:t>
            </w:r>
          </w:p>
        </w:tc>
      </w:tr>
      <w:tr w:rsidR="00271CFB" w:rsidRPr="00DC50AF" w:rsidTr="00DF3C45">
        <w:trPr>
          <w:trHeight w:val="144"/>
        </w:trPr>
        <w:tc>
          <w:tcPr>
            <w:tcW w:w="10116" w:type="dxa"/>
            <w:gridSpan w:val="4"/>
          </w:tcPr>
          <w:p w:rsidR="00271CFB" w:rsidRPr="00116D1F" w:rsidRDefault="00271CFB" w:rsidP="00DF3C45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ПК 6.1</w:t>
            </w:r>
            <w:r w:rsidRPr="00116D1F">
              <w:rPr>
                <w:b/>
                <w:bCs/>
              </w:rPr>
              <w:t>Участ</w:t>
            </w:r>
            <w:r>
              <w:rPr>
                <w:b/>
                <w:bCs/>
              </w:rPr>
              <w:t>вовать</w:t>
            </w:r>
            <w:r w:rsidRPr="00116D1F">
              <w:rPr>
                <w:b/>
                <w:bCs/>
              </w:rPr>
              <w:t xml:space="preserve"> в пл</w:t>
            </w:r>
            <w:r>
              <w:rPr>
                <w:b/>
                <w:bCs/>
              </w:rPr>
              <w:t xml:space="preserve">анировании основных показателей </w:t>
            </w:r>
            <w:r w:rsidRPr="00116D1F">
              <w:rPr>
                <w:b/>
                <w:bCs/>
              </w:rPr>
              <w:t>производства</w:t>
            </w:r>
          </w:p>
        </w:tc>
      </w:tr>
      <w:tr w:rsidR="00271CFB" w:rsidRPr="00DC50AF" w:rsidTr="00DF3C45">
        <w:trPr>
          <w:trHeight w:val="495"/>
        </w:trPr>
        <w:tc>
          <w:tcPr>
            <w:tcW w:w="3383" w:type="dxa"/>
            <w:vMerge w:val="restart"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 xml:space="preserve">Тема 1.1 </w:t>
            </w:r>
          </w:p>
          <w:p w:rsidR="00271CFB" w:rsidRPr="00DC50AF" w:rsidRDefault="00271CFB" w:rsidP="004B7BF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>Основные показатели производства</w:t>
            </w:r>
          </w:p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 xml:space="preserve">Тема 1.2 </w:t>
            </w:r>
          </w:p>
          <w:p w:rsidR="00271CFB" w:rsidRPr="00DC50AF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>Экономическое обоснование производственной программы</w:t>
            </w:r>
          </w:p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>Тема 1.3</w:t>
            </w:r>
          </w:p>
          <w:p w:rsidR="00271CFB" w:rsidRPr="00DC50AF" w:rsidRDefault="00271CFB" w:rsidP="004B7BF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>Оперативное планирование работы производства</w:t>
            </w:r>
          </w:p>
        </w:tc>
        <w:tc>
          <w:tcPr>
            <w:tcW w:w="5076" w:type="dxa"/>
            <w:gridSpan w:val="2"/>
          </w:tcPr>
          <w:p w:rsidR="00271CFB" w:rsidRPr="00DC50AF" w:rsidRDefault="00271CFB" w:rsidP="004B7B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Анализ структуры и динамики показателей работы предприятия общественного питания.</w:t>
            </w:r>
          </w:p>
        </w:tc>
        <w:tc>
          <w:tcPr>
            <w:tcW w:w="1657" w:type="dxa"/>
            <w:vMerge w:val="restart"/>
          </w:tcPr>
          <w:p w:rsidR="00271CFB" w:rsidRPr="00DC50AF" w:rsidRDefault="00271CFB" w:rsidP="00E060B5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271CFB" w:rsidRPr="00DC50AF" w:rsidTr="00DF3C45">
        <w:trPr>
          <w:trHeight w:val="570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4B7B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 xml:space="preserve">Анализ </w:t>
            </w:r>
            <w:r w:rsidRPr="00DC50AF">
              <w:rPr>
                <w:sz w:val="24"/>
                <w:szCs w:val="24"/>
              </w:rPr>
              <w:t>прогноз прибыли и рентабельности предприятия.</w:t>
            </w:r>
          </w:p>
        </w:tc>
        <w:tc>
          <w:tcPr>
            <w:tcW w:w="1657" w:type="dxa"/>
            <w:vMerge/>
          </w:tcPr>
          <w:p w:rsidR="00271CFB" w:rsidRPr="00DC50AF" w:rsidRDefault="00271CFB" w:rsidP="00E060B5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70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4B7B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3 Расчет количества питающихся</w:t>
            </w:r>
            <w:r>
              <w:rPr>
                <w:sz w:val="24"/>
                <w:szCs w:val="24"/>
              </w:rPr>
              <w:t xml:space="preserve"> на основании графика загрузки </w:t>
            </w:r>
            <w:r w:rsidRPr="00DC50AF">
              <w:rPr>
                <w:sz w:val="24"/>
                <w:szCs w:val="24"/>
              </w:rPr>
              <w:t>торгового зала.</w:t>
            </w:r>
          </w:p>
        </w:tc>
        <w:tc>
          <w:tcPr>
            <w:tcW w:w="1657" w:type="dxa"/>
            <w:vMerge/>
          </w:tcPr>
          <w:p w:rsidR="00271CFB" w:rsidRPr="00DC50AF" w:rsidRDefault="00271CFB" w:rsidP="00E060B5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85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EF121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4 Составления плана-меню в соответствии с количеством потребителей и ассортиментом блюд.</w:t>
            </w:r>
          </w:p>
          <w:p w:rsidR="00271CFB" w:rsidRPr="00DC50AF" w:rsidRDefault="00271CFB" w:rsidP="004B7B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5Составление требования накладной для получения продуктов из кладовой. </w:t>
            </w:r>
          </w:p>
        </w:tc>
        <w:tc>
          <w:tcPr>
            <w:tcW w:w="1657" w:type="dxa"/>
            <w:vMerge/>
          </w:tcPr>
          <w:p w:rsidR="00271CFB" w:rsidRPr="00DC50AF" w:rsidRDefault="00271CFB" w:rsidP="00E060B5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1180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4B7BFC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6 Распределение сырья для получения продуктов из кладовой. Распределение сырья между цехами, определение заданий работникам в соответствии с производственной программой.</w:t>
            </w:r>
          </w:p>
        </w:tc>
        <w:tc>
          <w:tcPr>
            <w:tcW w:w="1657" w:type="dxa"/>
            <w:vMerge/>
          </w:tcPr>
          <w:p w:rsidR="00271CFB" w:rsidRPr="00DC50AF" w:rsidRDefault="00271CFB" w:rsidP="00E060B5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144"/>
        </w:trPr>
        <w:tc>
          <w:tcPr>
            <w:tcW w:w="10116" w:type="dxa"/>
            <w:gridSpan w:val="4"/>
          </w:tcPr>
          <w:p w:rsidR="00271CFB" w:rsidRPr="00116D1F" w:rsidRDefault="00271CFB" w:rsidP="00DC50AF">
            <w:pPr>
              <w:spacing w:line="240" w:lineRule="auto"/>
              <w:jc w:val="center"/>
              <w:rPr>
                <w:u w:val="single"/>
              </w:rPr>
            </w:pPr>
            <w:r>
              <w:rPr>
                <w:b/>
                <w:bCs/>
              </w:rPr>
              <w:t>ПК 6.2</w:t>
            </w:r>
            <w:r w:rsidRPr="00116D1F">
              <w:rPr>
                <w:b/>
                <w:bCs/>
              </w:rPr>
              <w:t>Планирова</w:t>
            </w:r>
            <w:r>
              <w:rPr>
                <w:b/>
                <w:bCs/>
              </w:rPr>
              <w:t>ть</w:t>
            </w:r>
            <w:r w:rsidRPr="00116D1F">
              <w:rPr>
                <w:b/>
                <w:bCs/>
              </w:rPr>
              <w:t xml:space="preserve"> выполнение работ исполнителями</w:t>
            </w:r>
          </w:p>
        </w:tc>
      </w:tr>
      <w:tr w:rsidR="00271CFB" w:rsidRPr="00DC50AF" w:rsidTr="00DF3C45">
        <w:trPr>
          <w:trHeight w:val="840"/>
        </w:trPr>
        <w:tc>
          <w:tcPr>
            <w:tcW w:w="3383" w:type="dxa"/>
            <w:vMerge w:val="restart"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>Тема 2.1</w:t>
            </w:r>
          </w:p>
          <w:p w:rsidR="00271CFB" w:rsidRPr="00DC50AF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>Организация работы основных производственных цехов</w:t>
            </w:r>
          </w:p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>Тема 2.2</w:t>
            </w:r>
          </w:p>
          <w:p w:rsidR="00271CFB" w:rsidRPr="00DC50AF" w:rsidRDefault="00271CFB" w:rsidP="004B7BF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4B7BFC">
              <w:rPr>
                <w:b/>
                <w:bCs/>
                <w:sz w:val="24"/>
                <w:szCs w:val="24"/>
              </w:rPr>
              <w:t>Организация труда персонала на производстве</w:t>
            </w:r>
          </w:p>
        </w:tc>
        <w:tc>
          <w:tcPr>
            <w:tcW w:w="5076" w:type="dxa"/>
            <w:gridSpan w:val="2"/>
          </w:tcPr>
          <w:p w:rsidR="00271CFB" w:rsidRPr="00DC50AF" w:rsidRDefault="00271CFB" w:rsidP="007D132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Анализ </w:t>
            </w:r>
            <w:r w:rsidRPr="00DC50AF">
              <w:rPr>
                <w:sz w:val="24"/>
                <w:szCs w:val="24"/>
              </w:rPr>
              <w:t>организации технологических процессов в заготовочных (специализированных, доготовочных) цехах предприятия.</w:t>
            </w:r>
          </w:p>
        </w:tc>
        <w:tc>
          <w:tcPr>
            <w:tcW w:w="1657" w:type="dxa"/>
            <w:vMerge w:val="restart"/>
          </w:tcPr>
          <w:p w:rsidR="00271CFB" w:rsidRPr="00DC50AF" w:rsidRDefault="00271CFB" w:rsidP="00F9193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271CFB" w:rsidRPr="00DC50AF" w:rsidTr="00DF3C45">
        <w:trPr>
          <w:trHeight w:val="1104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7D13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2 </w:t>
            </w:r>
            <w:r>
              <w:rPr>
                <w:sz w:val="24"/>
                <w:szCs w:val="24"/>
              </w:rPr>
              <w:t>Анализ оснащения предприятия</w:t>
            </w:r>
            <w:r w:rsidRPr="00DC50AF">
              <w:rPr>
                <w:sz w:val="24"/>
                <w:szCs w:val="24"/>
              </w:rPr>
              <w:t xml:space="preserve"> оборудовани</w:t>
            </w:r>
            <w:r>
              <w:rPr>
                <w:sz w:val="24"/>
                <w:szCs w:val="24"/>
              </w:rPr>
              <w:t>ем</w:t>
            </w:r>
            <w:r w:rsidRPr="00DC50AF">
              <w:rPr>
                <w:sz w:val="24"/>
                <w:szCs w:val="24"/>
              </w:rPr>
              <w:t xml:space="preserve"> и инвентар</w:t>
            </w:r>
            <w:r>
              <w:rPr>
                <w:sz w:val="24"/>
                <w:szCs w:val="24"/>
              </w:rPr>
              <w:t>ем</w:t>
            </w:r>
            <w:r w:rsidRPr="00DC50AF">
              <w:rPr>
                <w:sz w:val="24"/>
                <w:szCs w:val="24"/>
              </w:rPr>
              <w:t xml:space="preserve"> для различных цехов по нормам оснащения, с учетом составленной производственной программы.</w:t>
            </w:r>
          </w:p>
        </w:tc>
        <w:tc>
          <w:tcPr>
            <w:tcW w:w="1657" w:type="dxa"/>
            <w:vMerge/>
          </w:tcPr>
          <w:p w:rsidR="00271CFB" w:rsidRPr="00DC50AF" w:rsidRDefault="00271CFB" w:rsidP="00F91933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10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7D1328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3 </w:t>
            </w:r>
            <w:r>
              <w:rPr>
                <w:sz w:val="24"/>
                <w:szCs w:val="24"/>
              </w:rPr>
              <w:t>Разработка мероприятий, направленных на улучшение качества выпускаемой продукции.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10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7D132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 Анализ персонала предприятия на соответствие квалификационным требованиям.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254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7D132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 Анализ численности работников предприятия.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231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7D132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Анализ производительности труда на предприятии.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10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7D132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 Разработка предложений по рационализации режимов труда и отдыха персонала предприятия.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10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7D132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 Ознакомление с порядком проведения аттестации рабочих мест.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10"/>
        </w:trPr>
        <w:tc>
          <w:tcPr>
            <w:tcW w:w="3383" w:type="dxa"/>
            <w:vMerge/>
          </w:tcPr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7D1328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 Ознакомление с требованиями, предъявляемыми к производственному персоналу предприятия.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255"/>
        </w:trPr>
        <w:tc>
          <w:tcPr>
            <w:tcW w:w="3383" w:type="dxa"/>
            <w:vMerge w:val="restart"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A79E1">
              <w:rPr>
                <w:b/>
                <w:bCs/>
                <w:sz w:val="24"/>
                <w:szCs w:val="24"/>
              </w:rPr>
              <w:t>Тема 2.3</w:t>
            </w:r>
          </w:p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A79E1">
              <w:rPr>
                <w:b/>
                <w:bCs/>
                <w:sz w:val="24"/>
                <w:szCs w:val="24"/>
              </w:rPr>
              <w:t>Организация оплаты труда на предприятии общественного питания</w:t>
            </w:r>
          </w:p>
          <w:p w:rsidR="00271CFB" w:rsidRPr="004B7BFC" w:rsidRDefault="00271CFB" w:rsidP="004B7BFC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Default="00271CFB" w:rsidP="001A79E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Ознакомление с </w:t>
            </w:r>
            <w:r w:rsidRPr="001A79E1">
              <w:rPr>
                <w:sz w:val="24"/>
                <w:szCs w:val="24"/>
              </w:rPr>
              <w:t>форм</w:t>
            </w:r>
            <w:r>
              <w:rPr>
                <w:sz w:val="24"/>
                <w:szCs w:val="24"/>
              </w:rPr>
              <w:t>ами</w:t>
            </w:r>
            <w:r w:rsidRPr="001A79E1">
              <w:rPr>
                <w:sz w:val="24"/>
                <w:szCs w:val="24"/>
              </w:rPr>
              <w:t xml:space="preserve"> и систем</w:t>
            </w:r>
            <w:r>
              <w:rPr>
                <w:sz w:val="24"/>
                <w:szCs w:val="24"/>
              </w:rPr>
              <w:t xml:space="preserve">ой </w:t>
            </w:r>
            <w:r w:rsidRPr="001A79E1">
              <w:rPr>
                <w:sz w:val="24"/>
                <w:szCs w:val="24"/>
              </w:rPr>
              <w:t>оплаты труда.</w:t>
            </w:r>
          </w:p>
        </w:tc>
        <w:tc>
          <w:tcPr>
            <w:tcW w:w="1657" w:type="dxa"/>
            <w:vMerge w:val="restart"/>
          </w:tcPr>
          <w:p w:rsidR="00271CFB" w:rsidRPr="00DC50AF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271CFB" w:rsidRPr="00DC50AF" w:rsidTr="00DF3C45">
        <w:trPr>
          <w:trHeight w:val="600"/>
        </w:trPr>
        <w:tc>
          <w:tcPr>
            <w:tcW w:w="3383" w:type="dxa"/>
            <w:vMerge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Default="00271CFB" w:rsidP="001A79E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 Ознакомление с </w:t>
            </w:r>
            <w:r w:rsidRPr="001A79E1">
              <w:rPr>
                <w:sz w:val="24"/>
                <w:szCs w:val="24"/>
              </w:rPr>
              <w:t>фонд</w:t>
            </w:r>
            <w:r>
              <w:rPr>
                <w:sz w:val="24"/>
                <w:szCs w:val="24"/>
              </w:rPr>
              <w:t xml:space="preserve">ом </w:t>
            </w:r>
            <w:r w:rsidRPr="001A79E1">
              <w:rPr>
                <w:sz w:val="24"/>
                <w:szCs w:val="24"/>
              </w:rPr>
              <w:t>оплаты труда и его структур</w:t>
            </w:r>
            <w:r>
              <w:rPr>
                <w:sz w:val="24"/>
                <w:szCs w:val="24"/>
              </w:rPr>
              <w:t>ой</w:t>
            </w:r>
            <w:r w:rsidRPr="001A79E1">
              <w:rPr>
                <w:sz w:val="24"/>
                <w:szCs w:val="24"/>
              </w:rPr>
              <w:t>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495"/>
        </w:trPr>
        <w:tc>
          <w:tcPr>
            <w:tcW w:w="3383" w:type="dxa"/>
            <w:vMerge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Default="00271CFB" w:rsidP="001A79E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Ознакомление с формами </w:t>
            </w:r>
            <w:r w:rsidRPr="001A79E1">
              <w:rPr>
                <w:sz w:val="24"/>
                <w:szCs w:val="24"/>
              </w:rPr>
              <w:t>премировани</w:t>
            </w:r>
            <w:r>
              <w:rPr>
                <w:sz w:val="24"/>
                <w:szCs w:val="24"/>
              </w:rPr>
              <w:t>я</w:t>
            </w:r>
            <w:r w:rsidRPr="001A79E1">
              <w:rPr>
                <w:sz w:val="24"/>
                <w:szCs w:val="24"/>
              </w:rPr>
              <w:t xml:space="preserve"> персонала организации.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144"/>
        </w:trPr>
        <w:tc>
          <w:tcPr>
            <w:tcW w:w="10116" w:type="dxa"/>
            <w:gridSpan w:val="4"/>
          </w:tcPr>
          <w:p w:rsidR="00271CFB" w:rsidRPr="00116D1F" w:rsidRDefault="00271CFB" w:rsidP="00DC50AF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ПК 6.3 </w:t>
            </w:r>
            <w:r w:rsidRPr="00116D1F">
              <w:rPr>
                <w:b/>
                <w:bCs/>
              </w:rPr>
              <w:t>Организ</w:t>
            </w:r>
            <w:r>
              <w:rPr>
                <w:b/>
                <w:bCs/>
              </w:rPr>
              <w:t>овывать</w:t>
            </w:r>
            <w:r w:rsidRPr="00116D1F">
              <w:rPr>
                <w:b/>
                <w:bCs/>
              </w:rPr>
              <w:t xml:space="preserve"> работ</w:t>
            </w:r>
            <w:r>
              <w:rPr>
                <w:b/>
                <w:bCs/>
              </w:rPr>
              <w:t>у</w:t>
            </w:r>
            <w:r w:rsidRPr="00116D1F">
              <w:rPr>
                <w:b/>
                <w:bCs/>
              </w:rPr>
              <w:t xml:space="preserve"> трудового коллектива</w:t>
            </w:r>
          </w:p>
        </w:tc>
      </w:tr>
      <w:tr w:rsidR="00271CFB" w:rsidRPr="00DC50AF" w:rsidTr="00DF3C45">
        <w:trPr>
          <w:trHeight w:val="774"/>
        </w:trPr>
        <w:tc>
          <w:tcPr>
            <w:tcW w:w="3383" w:type="dxa"/>
            <w:vMerge w:val="restart"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A79E1">
              <w:rPr>
                <w:b/>
                <w:bCs/>
                <w:sz w:val="24"/>
                <w:szCs w:val="24"/>
              </w:rPr>
              <w:t xml:space="preserve">Тема 2.4 </w:t>
            </w:r>
          </w:p>
          <w:p w:rsidR="00271CFB" w:rsidRPr="00DC50AF" w:rsidRDefault="00271CFB" w:rsidP="001A79E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1A79E1">
              <w:rPr>
                <w:b/>
                <w:bCs/>
                <w:sz w:val="24"/>
                <w:szCs w:val="24"/>
              </w:rPr>
              <w:t>Организация работы трудового коллектива</w:t>
            </w:r>
          </w:p>
        </w:tc>
        <w:tc>
          <w:tcPr>
            <w:tcW w:w="5048" w:type="dxa"/>
          </w:tcPr>
          <w:p w:rsidR="00271CFB" w:rsidRPr="00DC50AF" w:rsidRDefault="00271CFB" w:rsidP="001A79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Изучение типовых инструкций  должностных обязанностей, типовых графиков работы, типовых табелей учета рабочего времени предприятия.</w:t>
            </w:r>
          </w:p>
        </w:tc>
        <w:tc>
          <w:tcPr>
            <w:tcW w:w="1685" w:type="dxa"/>
            <w:gridSpan w:val="2"/>
            <w:vMerge w:val="restart"/>
          </w:tcPr>
          <w:p w:rsidR="00271CFB" w:rsidRPr="00DC50AF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271CFB" w:rsidRPr="00DC50AF" w:rsidTr="00DF3C45">
        <w:trPr>
          <w:trHeight w:val="870"/>
        </w:trPr>
        <w:tc>
          <w:tcPr>
            <w:tcW w:w="3383" w:type="dxa"/>
            <w:vMerge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8" w:type="dxa"/>
          </w:tcPr>
          <w:p w:rsidR="00271CFB" w:rsidRPr="00DC50AF" w:rsidRDefault="00271CFB" w:rsidP="001A79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2 Составление графиков выхода на работу и заполнение табеля учета рабочего времени для работников заготовочных и доготовочных цехов.</w:t>
            </w:r>
          </w:p>
        </w:tc>
        <w:tc>
          <w:tcPr>
            <w:tcW w:w="1685" w:type="dxa"/>
            <w:gridSpan w:val="2"/>
            <w:vMerge/>
          </w:tcPr>
          <w:p w:rsidR="00271CFB" w:rsidRPr="00DC50AF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43"/>
        </w:trPr>
        <w:tc>
          <w:tcPr>
            <w:tcW w:w="3383" w:type="dxa"/>
            <w:vMerge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8" w:type="dxa"/>
          </w:tcPr>
          <w:p w:rsidR="00271CFB" w:rsidRPr="00DC50AF" w:rsidRDefault="00271CFB" w:rsidP="001A79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3Разработка примерных критериев оценки результатов выполняемых работ в бригаде/команде предприятия.</w:t>
            </w:r>
          </w:p>
        </w:tc>
        <w:tc>
          <w:tcPr>
            <w:tcW w:w="1685" w:type="dxa"/>
            <w:gridSpan w:val="2"/>
            <w:vMerge/>
          </w:tcPr>
          <w:p w:rsidR="00271CFB" w:rsidRPr="00DC50AF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76"/>
        </w:trPr>
        <w:tc>
          <w:tcPr>
            <w:tcW w:w="3383" w:type="dxa"/>
            <w:vMerge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8" w:type="dxa"/>
          </w:tcPr>
          <w:p w:rsidR="00271CFB" w:rsidRPr="00DC50AF" w:rsidRDefault="00271CFB" w:rsidP="001A79E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 Разработка примерных </w:t>
            </w:r>
            <w:r w:rsidRPr="00DC50AF">
              <w:rPr>
                <w:sz w:val="24"/>
                <w:szCs w:val="24"/>
              </w:rPr>
              <w:t>должностных обязанностей для членов бригады/команды.</w:t>
            </w:r>
          </w:p>
        </w:tc>
        <w:tc>
          <w:tcPr>
            <w:tcW w:w="1685" w:type="dxa"/>
            <w:gridSpan w:val="2"/>
            <w:vMerge/>
          </w:tcPr>
          <w:p w:rsidR="00271CFB" w:rsidRPr="00DC50AF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600"/>
        </w:trPr>
        <w:tc>
          <w:tcPr>
            <w:tcW w:w="3383" w:type="dxa"/>
            <w:vMerge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8" w:type="dxa"/>
          </w:tcPr>
          <w:p w:rsidR="00271CFB" w:rsidRDefault="00271CFB" w:rsidP="001A79E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5.Составление примерного планирования работы бригады/команды с учетом сроков исполнения.</w:t>
            </w:r>
          </w:p>
        </w:tc>
        <w:tc>
          <w:tcPr>
            <w:tcW w:w="1685" w:type="dxa"/>
            <w:gridSpan w:val="2"/>
            <w:vMerge/>
          </w:tcPr>
          <w:p w:rsidR="00271CFB" w:rsidRPr="00DC50AF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495"/>
        </w:trPr>
        <w:tc>
          <w:tcPr>
            <w:tcW w:w="3383" w:type="dxa"/>
            <w:vMerge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48" w:type="dxa"/>
          </w:tcPr>
          <w:p w:rsidR="00271CFB" w:rsidRPr="00DC50AF" w:rsidRDefault="00271CFB" w:rsidP="001A79E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6.Составление </w:t>
            </w:r>
            <w:r w:rsidRPr="00DC50AF">
              <w:rPr>
                <w:sz w:val="24"/>
                <w:szCs w:val="24"/>
              </w:rPr>
              <w:t>примерных ежедневных заданий для членов команды/бригады.</w:t>
            </w:r>
          </w:p>
        </w:tc>
        <w:tc>
          <w:tcPr>
            <w:tcW w:w="1685" w:type="dxa"/>
            <w:gridSpan w:val="2"/>
            <w:vMerge/>
          </w:tcPr>
          <w:p w:rsidR="00271CFB" w:rsidRPr="00DC50AF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144"/>
        </w:trPr>
        <w:tc>
          <w:tcPr>
            <w:tcW w:w="10116" w:type="dxa"/>
            <w:gridSpan w:val="4"/>
          </w:tcPr>
          <w:p w:rsidR="00271CFB" w:rsidRPr="00116D1F" w:rsidRDefault="00271CFB" w:rsidP="00DC50AF">
            <w:pPr>
              <w:spacing w:line="240" w:lineRule="auto"/>
              <w:jc w:val="center"/>
              <w:rPr>
                <w:b/>
                <w:bCs/>
              </w:rPr>
            </w:pPr>
            <w:r w:rsidRPr="00116D1F">
              <w:rPr>
                <w:b/>
                <w:bCs/>
              </w:rPr>
              <w:t>ПК 6.4 Контрол</w:t>
            </w:r>
            <w:r>
              <w:rPr>
                <w:b/>
                <w:bCs/>
              </w:rPr>
              <w:t>ировать ход</w:t>
            </w:r>
            <w:r w:rsidRPr="00116D1F">
              <w:rPr>
                <w:b/>
                <w:bCs/>
              </w:rPr>
              <w:t xml:space="preserve"> и оцен</w:t>
            </w:r>
            <w:r>
              <w:rPr>
                <w:b/>
                <w:bCs/>
              </w:rPr>
              <w:t>ивать</w:t>
            </w:r>
            <w:r w:rsidRPr="00116D1F">
              <w:rPr>
                <w:b/>
                <w:bCs/>
              </w:rPr>
              <w:t xml:space="preserve"> результат</w:t>
            </w:r>
            <w:r>
              <w:rPr>
                <w:b/>
                <w:bCs/>
              </w:rPr>
              <w:t>ы</w:t>
            </w:r>
            <w:r w:rsidRPr="00116D1F">
              <w:rPr>
                <w:b/>
                <w:bCs/>
              </w:rPr>
              <w:t xml:space="preserve"> выполнения работ исполнителями</w:t>
            </w:r>
          </w:p>
        </w:tc>
      </w:tr>
      <w:tr w:rsidR="00271CFB" w:rsidRPr="00DC50AF" w:rsidTr="00DF3C45">
        <w:trPr>
          <w:trHeight w:val="144"/>
        </w:trPr>
        <w:tc>
          <w:tcPr>
            <w:tcW w:w="3383" w:type="dxa"/>
            <w:vMerge w:val="restart"/>
          </w:tcPr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A79E1">
              <w:rPr>
                <w:b/>
                <w:bCs/>
                <w:sz w:val="24"/>
                <w:szCs w:val="24"/>
              </w:rPr>
              <w:t xml:space="preserve">Тема 3.1 </w:t>
            </w:r>
          </w:p>
          <w:p w:rsidR="00271CFB" w:rsidRPr="00DC50AF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A79E1">
              <w:rPr>
                <w:b/>
                <w:bCs/>
                <w:sz w:val="24"/>
                <w:szCs w:val="24"/>
              </w:rPr>
              <w:t>Контроль соблюдения работниками требований охраны труда</w:t>
            </w:r>
          </w:p>
          <w:p w:rsidR="00271CFB" w:rsidRPr="001A79E1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A79E1">
              <w:rPr>
                <w:b/>
                <w:bCs/>
                <w:sz w:val="24"/>
                <w:szCs w:val="24"/>
              </w:rPr>
              <w:t xml:space="preserve">Тема 3.1 </w:t>
            </w:r>
          </w:p>
          <w:p w:rsidR="00271CFB" w:rsidRPr="00DC50AF" w:rsidRDefault="00271CFB" w:rsidP="001A79E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1A79E1">
              <w:rPr>
                <w:b/>
                <w:bCs/>
                <w:sz w:val="24"/>
                <w:szCs w:val="24"/>
              </w:rPr>
              <w:t>Контроль соблюдения работниками требований охраны труда</w:t>
            </w:r>
          </w:p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F1901">
              <w:rPr>
                <w:b/>
                <w:bCs/>
                <w:sz w:val="24"/>
                <w:szCs w:val="24"/>
              </w:rPr>
              <w:t xml:space="preserve">Тема 3.2 </w:t>
            </w:r>
          </w:p>
          <w:p w:rsidR="00271CFB" w:rsidRPr="00DC50AF" w:rsidRDefault="00271CFB" w:rsidP="00FF190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FF1901">
              <w:rPr>
                <w:b/>
                <w:bCs/>
                <w:sz w:val="24"/>
                <w:szCs w:val="24"/>
              </w:rPr>
              <w:t>Контроль соблюдения работниками требований безопасности готовой продукции</w:t>
            </w:r>
          </w:p>
        </w:tc>
        <w:tc>
          <w:tcPr>
            <w:tcW w:w="5076" w:type="dxa"/>
            <w:gridSpan w:val="2"/>
          </w:tcPr>
          <w:p w:rsidR="00271CFB" w:rsidRPr="00DC50AF" w:rsidRDefault="00271CFB" w:rsidP="00FF1901">
            <w:pPr>
              <w:tabs>
                <w:tab w:val="left" w:pos="38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Изучение нормативной и законодательной документации в области безопасности пищевых продуктов, процессов приготовления и готовой продукции производства.</w:t>
            </w:r>
          </w:p>
        </w:tc>
        <w:tc>
          <w:tcPr>
            <w:tcW w:w="1657" w:type="dxa"/>
            <w:vMerge w:val="restart"/>
          </w:tcPr>
          <w:p w:rsidR="00271CFB" w:rsidRPr="00DC50AF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 w:rsidRPr="00DC50AF">
              <w:rPr>
                <w:b/>
                <w:bCs/>
                <w:sz w:val="24"/>
                <w:szCs w:val="24"/>
              </w:rPr>
              <w:t>12</w:t>
            </w:r>
          </w:p>
        </w:tc>
      </w:tr>
      <w:tr w:rsidR="00271CFB" w:rsidRPr="00DC50AF" w:rsidTr="00DF3C45">
        <w:trPr>
          <w:trHeight w:val="870"/>
        </w:trPr>
        <w:tc>
          <w:tcPr>
            <w:tcW w:w="3383" w:type="dxa"/>
            <w:vMerge/>
          </w:tcPr>
          <w:p w:rsidR="00271CFB" w:rsidRPr="00DC50AF" w:rsidRDefault="00271CFB" w:rsidP="00FF190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FF1901">
            <w:pPr>
              <w:tabs>
                <w:tab w:val="left" w:pos="38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2 Изучение типовой внутренней документации по обеспечению и контролю безопасности и качества готовой продукции производства.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71"/>
        </w:trPr>
        <w:tc>
          <w:tcPr>
            <w:tcW w:w="3383" w:type="dxa"/>
            <w:vMerge/>
          </w:tcPr>
          <w:p w:rsidR="00271CFB" w:rsidRPr="001A79E1" w:rsidRDefault="00271CFB" w:rsidP="00FF1901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FF1901">
            <w:pPr>
              <w:tabs>
                <w:tab w:val="left" w:pos="38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4.Проведение органолептической оценки качества готовых блюд и кулинарных изделий.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1125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FF1901">
            <w:pPr>
              <w:tabs>
                <w:tab w:val="left" w:pos="38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5 Заполнение бракеражного журнала по результатам органолептического контроля: (первых блюд; вторых блюд и гарниров; холодных блюд и закусок; напитков и десертов, мучных кондитерских изделий).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73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FF1901">
            <w:pPr>
              <w:tabs>
                <w:tab w:val="left" w:pos="38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6 Решение производственных ситуаций, связанных с соблюдением безопасных условий труда.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885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FF1901">
            <w:pPr>
              <w:tabs>
                <w:tab w:val="left" w:pos="3864"/>
              </w:tabs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7 Изучение содержания журнала инструктажей. Анализ качества ведения  журналов регистрации инструктажей.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756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076" w:type="dxa"/>
            <w:gridSpan w:val="2"/>
          </w:tcPr>
          <w:p w:rsidR="00271CFB" w:rsidRPr="00DC50AF" w:rsidRDefault="00271CFB" w:rsidP="00FF190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8. Изучение Положения о расследованиях несчастного случаев и заполнение акта несчастного случая на производстве</w:t>
            </w:r>
          </w:p>
        </w:tc>
        <w:tc>
          <w:tcPr>
            <w:tcW w:w="1657" w:type="dxa"/>
            <w:vMerge/>
          </w:tcPr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</w:tbl>
    <w:p w:rsidR="00271CFB" w:rsidRDefault="00271CFB" w:rsidP="00DC50AF">
      <w:pPr>
        <w:spacing w:line="240" w:lineRule="auto"/>
        <w:jc w:val="center"/>
        <w:rPr>
          <w:b/>
          <w:bCs/>
        </w:rPr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tbl>
      <w:tblPr>
        <w:tblW w:w="10116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383"/>
        <w:gridCol w:w="5104"/>
        <w:gridCol w:w="1629"/>
      </w:tblGrid>
      <w:tr w:rsidR="00271CFB" w:rsidRPr="00DC50AF" w:rsidTr="00DF3C45">
        <w:trPr>
          <w:trHeight w:val="144"/>
        </w:trPr>
        <w:tc>
          <w:tcPr>
            <w:tcW w:w="10116" w:type="dxa"/>
            <w:gridSpan w:val="3"/>
          </w:tcPr>
          <w:p w:rsidR="00271CFB" w:rsidRPr="00116D1F" w:rsidRDefault="00271CFB" w:rsidP="00DC50AF">
            <w:pPr>
              <w:spacing w:line="240" w:lineRule="auto"/>
              <w:jc w:val="center"/>
              <w:rPr>
                <w:b/>
                <w:bCs/>
              </w:rPr>
            </w:pPr>
            <w:r w:rsidRPr="00116D1F">
              <w:rPr>
                <w:b/>
                <w:bCs/>
              </w:rPr>
              <w:t>ПК 6.5 Вести утвержденную учетно-отчетную документацию</w:t>
            </w:r>
          </w:p>
        </w:tc>
      </w:tr>
      <w:tr w:rsidR="00271CFB" w:rsidRPr="00DC50AF" w:rsidTr="00DF3C45">
        <w:trPr>
          <w:trHeight w:val="1079"/>
        </w:trPr>
        <w:tc>
          <w:tcPr>
            <w:tcW w:w="3383" w:type="dxa"/>
            <w:vMerge w:val="restart"/>
          </w:tcPr>
          <w:p w:rsidR="00271CFB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  <w:r w:rsidRPr="00FF1901">
              <w:rPr>
                <w:b/>
                <w:bCs/>
                <w:sz w:val="24"/>
                <w:szCs w:val="24"/>
              </w:rPr>
              <w:t xml:space="preserve">Тема 4.1 </w:t>
            </w:r>
          </w:p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FF1901">
              <w:rPr>
                <w:b/>
                <w:bCs/>
                <w:sz w:val="24"/>
                <w:szCs w:val="24"/>
              </w:rPr>
              <w:t>Документирование управленческой деятельности</w:t>
            </w:r>
          </w:p>
          <w:p w:rsidR="00271CFB" w:rsidRPr="00DC50AF" w:rsidRDefault="00271CFB" w:rsidP="00116D1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:rsidR="00271CFB" w:rsidRPr="00DC50AF" w:rsidRDefault="00271CFB" w:rsidP="00FF190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1 Ознакомление с документами по профессиональной деятельности: предприятия (трудовые соглашения, доверенности, накладные, наряд-заказы, счета-фактуры и другие).</w:t>
            </w:r>
          </w:p>
        </w:tc>
        <w:tc>
          <w:tcPr>
            <w:tcW w:w="1629" w:type="dxa"/>
            <w:vMerge w:val="restart"/>
          </w:tcPr>
          <w:p w:rsidR="00271CFB" w:rsidRPr="00DC50AF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</w:t>
            </w:r>
          </w:p>
          <w:p w:rsidR="00271CFB" w:rsidRPr="00DC50AF" w:rsidRDefault="00271CFB" w:rsidP="00DC50AF">
            <w:pPr>
              <w:spacing w:line="240" w:lineRule="auto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1125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:rsidR="00271CFB" w:rsidRPr="00DC50AF" w:rsidRDefault="00271CFB" w:rsidP="00FF190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 xml:space="preserve">2 Работа  в автоматизированных информационных системах (АИС) и программах, реализующих учет и документооборот предприятия общественного питания </w:t>
            </w:r>
          </w:p>
        </w:tc>
        <w:tc>
          <w:tcPr>
            <w:tcW w:w="1629" w:type="dxa"/>
            <w:vMerge/>
          </w:tcPr>
          <w:p w:rsidR="00271CFB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85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:rsidR="00271CFB" w:rsidRPr="00DC50AF" w:rsidRDefault="00271CFB" w:rsidP="00FF1901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DC50AF">
              <w:rPr>
                <w:sz w:val="24"/>
                <w:szCs w:val="24"/>
              </w:rPr>
              <w:t>3 Составление наряда-заказа на получение продуктов со склада.</w:t>
            </w:r>
          </w:p>
        </w:tc>
        <w:tc>
          <w:tcPr>
            <w:tcW w:w="1629" w:type="dxa"/>
            <w:vMerge/>
          </w:tcPr>
          <w:p w:rsidR="00271CFB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55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:rsidR="00271CFB" w:rsidRPr="00DC50AF" w:rsidRDefault="00271CFB" w:rsidP="00FF190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DC50AF">
              <w:rPr>
                <w:sz w:val="24"/>
                <w:szCs w:val="24"/>
              </w:rPr>
              <w:t xml:space="preserve"> Документальное оформление поступления сырья, продуктов и движения тары.</w:t>
            </w:r>
          </w:p>
        </w:tc>
        <w:tc>
          <w:tcPr>
            <w:tcW w:w="1629" w:type="dxa"/>
            <w:vMerge/>
          </w:tcPr>
          <w:p w:rsidR="00271CFB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34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:rsidR="00271CFB" w:rsidRPr="00DC50AF" w:rsidRDefault="00271CFB" w:rsidP="00FF190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DC50AF">
              <w:rPr>
                <w:sz w:val="24"/>
                <w:szCs w:val="24"/>
              </w:rPr>
              <w:t xml:space="preserve"> Отпуск продуктов и тары из кладовых: порядок отпуска и учета, документальное оформление.</w:t>
            </w:r>
          </w:p>
        </w:tc>
        <w:tc>
          <w:tcPr>
            <w:tcW w:w="1629" w:type="dxa"/>
            <w:vMerge/>
          </w:tcPr>
          <w:p w:rsidR="00271CFB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87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:rsidR="00271CFB" w:rsidRPr="00DC50AF" w:rsidRDefault="00271CFB" w:rsidP="00FF190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DC50AF">
              <w:rPr>
                <w:sz w:val="24"/>
                <w:szCs w:val="24"/>
              </w:rPr>
              <w:t xml:space="preserve"> Учет использования ра</w:t>
            </w:r>
            <w:r>
              <w:rPr>
                <w:sz w:val="24"/>
                <w:szCs w:val="24"/>
              </w:rPr>
              <w:t>бочего времени и норм выработки (ведение табеля учета рабочего времени).</w:t>
            </w:r>
          </w:p>
        </w:tc>
        <w:tc>
          <w:tcPr>
            <w:tcW w:w="1629" w:type="dxa"/>
            <w:vMerge/>
          </w:tcPr>
          <w:p w:rsidR="00271CFB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585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:rsidR="00271CFB" w:rsidRPr="00DC50AF" w:rsidRDefault="00271CFB" w:rsidP="00FF190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7 </w:t>
            </w:r>
            <w:r w:rsidRPr="00DC50AF">
              <w:rPr>
                <w:sz w:val="24"/>
                <w:szCs w:val="24"/>
              </w:rPr>
              <w:t>Расчёт заработной платы различным категориям работников</w:t>
            </w:r>
          </w:p>
        </w:tc>
        <w:tc>
          <w:tcPr>
            <w:tcW w:w="1629" w:type="dxa"/>
            <w:vMerge/>
          </w:tcPr>
          <w:p w:rsidR="00271CFB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DC50AF" w:rsidTr="00DF3C45">
        <w:trPr>
          <w:trHeight w:val="1215"/>
        </w:trPr>
        <w:tc>
          <w:tcPr>
            <w:tcW w:w="3383" w:type="dxa"/>
            <w:vMerge/>
          </w:tcPr>
          <w:p w:rsidR="00271CFB" w:rsidRPr="00FF1901" w:rsidRDefault="00271CFB" w:rsidP="00FF1901">
            <w:pPr>
              <w:spacing w:line="240" w:lineRule="auto"/>
              <w:ind w:firstLine="0"/>
              <w:jc w:val="center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104" w:type="dxa"/>
          </w:tcPr>
          <w:p w:rsidR="00271CFB" w:rsidRPr="00DC50AF" w:rsidRDefault="00271CFB" w:rsidP="00FF1901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DC50AF">
              <w:rPr>
                <w:sz w:val="24"/>
                <w:szCs w:val="24"/>
              </w:rPr>
              <w:t xml:space="preserve"> Калькуляция свободных розничных цен на холодные закуски, бульоны, первые блюда, соусы, вторые блюда, гарниры, напитки, сладкие блюда, кондитерские изделия.</w:t>
            </w:r>
          </w:p>
        </w:tc>
        <w:tc>
          <w:tcPr>
            <w:tcW w:w="1629" w:type="dxa"/>
            <w:vMerge/>
          </w:tcPr>
          <w:p w:rsidR="00271CFB" w:rsidRDefault="00271CFB" w:rsidP="00F91933">
            <w:pPr>
              <w:spacing w:line="240" w:lineRule="auto"/>
              <w:rPr>
                <w:b/>
                <w:bCs/>
                <w:sz w:val="24"/>
                <w:szCs w:val="24"/>
              </w:rPr>
            </w:pPr>
          </w:p>
        </w:tc>
      </w:tr>
      <w:tr w:rsidR="00271CFB" w:rsidRPr="00116D1F" w:rsidTr="00DF3C45">
        <w:trPr>
          <w:trHeight w:val="144"/>
        </w:trPr>
        <w:tc>
          <w:tcPr>
            <w:tcW w:w="3383" w:type="dxa"/>
          </w:tcPr>
          <w:p w:rsidR="00271CFB" w:rsidRPr="00116D1F" w:rsidRDefault="00271CFB" w:rsidP="00E07A57">
            <w:pPr>
              <w:spacing w:line="240" w:lineRule="auto"/>
              <w:jc w:val="center"/>
              <w:rPr>
                <w:b/>
                <w:bCs/>
              </w:rPr>
            </w:pPr>
            <w:r w:rsidRPr="00116D1F">
              <w:rPr>
                <w:b/>
                <w:bCs/>
              </w:rPr>
              <w:t>Итого</w:t>
            </w:r>
          </w:p>
        </w:tc>
        <w:tc>
          <w:tcPr>
            <w:tcW w:w="5104" w:type="dxa"/>
          </w:tcPr>
          <w:p w:rsidR="00271CFB" w:rsidRPr="00116D1F" w:rsidRDefault="00271CFB" w:rsidP="00E07A57">
            <w:pPr>
              <w:spacing w:line="240" w:lineRule="auto"/>
            </w:pPr>
          </w:p>
        </w:tc>
        <w:tc>
          <w:tcPr>
            <w:tcW w:w="1629" w:type="dxa"/>
          </w:tcPr>
          <w:p w:rsidR="00271CFB" w:rsidRPr="00116D1F" w:rsidRDefault="00271CFB" w:rsidP="0008503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 w:rsidRPr="00116D1F">
              <w:rPr>
                <w:b/>
                <w:bCs/>
              </w:rPr>
              <w:t>72</w:t>
            </w:r>
          </w:p>
        </w:tc>
      </w:tr>
      <w:tr w:rsidR="00271CFB" w:rsidRPr="00116D1F" w:rsidTr="00DF3C45">
        <w:trPr>
          <w:trHeight w:val="144"/>
        </w:trPr>
        <w:tc>
          <w:tcPr>
            <w:tcW w:w="3383" w:type="dxa"/>
          </w:tcPr>
          <w:p w:rsidR="00271CFB" w:rsidRPr="00116D1F" w:rsidRDefault="00271CFB" w:rsidP="00E07A57">
            <w:pPr>
              <w:spacing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Всего </w:t>
            </w:r>
          </w:p>
        </w:tc>
        <w:tc>
          <w:tcPr>
            <w:tcW w:w="5104" w:type="dxa"/>
          </w:tcPr>
          <w:p w:rsidR="00271CFB" w:rsidRPr="00116D1F" w:rsidRDefault="00271CFB" w:rsidP="00E07A57">
            <w:pPr>
              <w:spacing w:line="240" w:lineRule="auto"/>
            </w:pPr>
          </w:p>
        </w:tc>
        <w:tc>
          <w:tcPr>
            <w:tcW w:w="1629" w:type="dxa"/>
          </w:tcPr>
          <w:p w:rsidR="00271CFB" w:rsidRPr="00116D1F" w:rsidRDefault="00271CFB" w:rsidP="00085033">
            <w:pPr>
              <w:spacing w:line="240" w:lineRule="auto"/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720</w:t>
            </w:r>
          </w:p>
        </w:tc>
      </w:tr>
    </w:tbl>
    <w:p w:rsidR="00271CFB" w:rsidRDefault="00271CFB" w:rsidP="00FF1901">
      <w:pPr>
        <w:spacing w:line="240" w:lineRule="auto"/>
        <w:ind w:firstLine="0"/>
        <w:rPr>
          <w:b/>
          <w:bCs/>
          <w:sz w:val="24"/>
          <w:szCs w:val="24"/>
        </w:rPr>
        <w:sectPr w:rsidR="00271CFB" w:rsidSect="00A66AD8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:rsidR="00271CFB" w:rsidRPr="000D096B" w:rsidRDefault="00271CFB" w:rsidP="00EB2EC0">
      <w:pPr>
        <w:tabs>
          <w:tab w:val="left" w:pos="1860"/>
        </w:tabs>
        <w:jc w:val="center"/>
        <w:rPr>
          <w:b/>
          <w:bCs/>
          <w:sz w:val="32"/>
          <w:szCs w:val="32"/>
        </w:rPr>
      </w:pPr>
      <w:r w:rsidRPr="000D096B">
        <w:rPr>
          <w:b/>
          <w:bCs/>
          <w:sz w:val="32"/>
          <w:szCs w:val="32"/>
        </w:rPr>
        <w:t xml:space="preserve">СПИСОК </w:t>
      </w:r>
      <w:r>
        <w:rPr>
          <w:b/>
          <w:bCs/>
          <w:sz w:val="32"/>
          <w:szCs w:val="32"/>
        </w:rPr>
        <w:t>ИСПОЛЬЗОВАННЫХ ИСТОЧНИКОВ</w:t>
      </w:r>
    </w:p>
    <w:p w:rsidR="00271CFB" w:rsidRPr="00DF3C45" w:rsidRDefault="00271CFB" w:rsidP="00085033">
      <w:pPr>
        <w:ind w:firstLine="0"/>
        <w:rPr>
          <w:b/>
          <w:bCs/>
          <w:sz w:val="16"/>
          <w:szCs w:val="16"/>
        </w:rPr>
      </w:pPr>
    </w:p>
    <w:p w:rsidR="00271CFB" w:rsidRPr="00085033" w:rsidRDefault="00271CFB" w:rsidP="00DF3C45">
      <w:pPr>
        <w:ind w:firstLine="708"/>
        <w:rPr>
          <w:b/>
          <w:bCs/>
        </w:rPr>
      </w:pPr>
      <w:r w:rsidRPr="00085033">
        <w:rPr>
          <w:b/>
          <w:bCs/>
        </w:rPr>
        <w:t>Основные источники:</w:t>
      </w:r>
    </w:p>
    <w:p w:rsidR="00271CFB" w:rsidRPr="00085033" w:rsidRDefault="00271CFB" w:rsidP="00DF3C45">
      <w:pPr>
        <w:ind w:firstLine="708"/>
        <w:rPr>
          <w:b/>
          <w:bCs/>
        </w:rPr>
      </w:pPr>
      <w:r w:rsidRPr="00085033">
        <w:rPr>
          <w:b/>
          <w:bCs/>
        </w:rPr>
        <w:t>Нормативные документы:</w:t>
      </w:r>
    </w:p>
    <w:p w:rsidR="00271CFB" w:rsidRPr="00085033" w:rsidRDefault="00271CFB" w:rsidP="00DF3C45">
      <w:pPr>
        <w:ind w:firstLine="708"/>
      </w:pPr>
      <w:r w:rsidRPr="00085033">
        <w:t>1 Федеральный закон от 30.03.1999 № 52-ФЗ (ред. от 29.12.2014) «О санитарно-эпидемиологическом благополучии населения»;</w:t>
      </w:r>
    </w:p>
    <w:p w:rsidR="00271CFB" w:rsidRPr="00085033" w:rsidRDefault="00271CFB" w:rsidP="00DF3C45">
      <w:pPr>
        <w:ind w:firstLine="708"/>
      </w:pPr>
      <w:r w:rsidRPr="00085033">
        <w:t>2 Постановление Главного государственного санитарного врача РФ от 22.05.2003 № 98 «О введении в действие Санитарно-эпидемиологических правил и нормативов СанПиН 2.3.2.1324-03»;</w:t>
      </w:r>
    </w:p>
    <w:p w:rsidR="00271CFB" w:rsidRPr="00085033" w:rsidRDefault="00271CFB" w:rsidP="00DF3C45">
      <w:pPr>
        <w:ind w:firstLine="708"/>
      </w:pPr>
      <w:r w:rsidRPr="00085033">
        <w:t>3 ГОСТ 31985-2013. Межгосударственный стандарт. Услуги общественного питания. Термины и определения;</w:t>
      </w:r>
    </w:p>
    <w:p w:rsidR="00271CFB" w:rsidRPr="00085033" w:rsidRDefault="00271CFB" w:rsidP="00DF3C45">
      <w:pPr>
        <w:ind w:firstLine="708"/>
      </w:pPr>
      <w:r w:rsidRPr="00085033">
        <w:t>4 ГОСТ 31984-2012. Межгосударственный стандарт. Услуги общественного питания. Общие требования;</w:t>
      </w:r>
    </w:p>
    <w:p w:rsidR="00271CFB" w:rsidRPr="00085033" w:rsidRDefault="00271CFB" w:rsidP="00DF3C45">
      <w:pPr>
        <w:ind w:firstLine="708"/>
      </w:pPr>
      <w:r w:rsidRPr="00085033">
        <w:t>5 ГОСТ 31986-2012. Межгосударственный стандарт. Услуги общественного питания. Метод органолептической оценки качества продукции общественного питания;</w:t>
      </w:r>
    </w:p>
    <w:p w:rsidR="00271CFB" w:rsidRPr="00085033" w:rsidRDefault="00271CFB" w:rsidP="00DF3C45">
      <w:pPr>
        <w:ind w:firstLine="708"/>
      </w:pPr>
      <w:r w:rsidRPr="00085033">
        <w:t>6 ГОСТ 31987-2012. Межгосударственный стандарт. Услуги общественного питания. Технологические документы на продукцию общественного питания. Общие требования к оформлению, построению и содержанию;</w:t>
      </w:r>
    </w:p>
    <w:p w:rsidR="00271CFB" w:rsidRPr="00085033" w:rsidRDefault="00271CFB" w:rsidP="00DF3C45">
      <w:pPr>
        <w:ind w:firstLine="708"/>
      </w:pPr>
      <w:r w:rsidRPr="00085033">
        <w:t>7 ГОСТ 31988-2012. Межгосударственный стандарт. Услуги общественного питания. Метод расчета отходов и потерь сырья и пищевых продуктов при производстве продукции общественного питания;</w:t>
      </w:r>
    </w:p>
    <w:p w:rsidR="00271CFB" w:rsidRPr="00085033" w:rsidRDefault="00271CFB" w:rsidP="00DF3C45">
      <w:pPr>
        <w:ind w:firstLine="708"/>
      </w:pPr>
      <w:r w:rsidRPr="00085033">
        <w:t>8 Национальный стандарт РФ ГОСТ Р 50762-2007 «Услуги общественного питания. Классификация предприятий общественного питания»;</w:t>
      </w:r>
    </w:p>
    <w:p w:rsidR="00271CFB" w:rsidRPr="00085033" w:rsidRDefault="00271CFB" w:rsidP="00DF3C45">
      <w:pPr>
        <w:ind w:firstLine="708"/>
      </w:pPr>
      <w:r w:rsidRPr="00085033">
        <w:t>9 Национальный стандарт РФ ГОСТ Р 50763-2007 «Услуги общественного питания. Продукция общественного питания, реализуемая населению. Общие технические условия»;</w:t>
      </w:r>
    </w:p>
    <w:p w:rsidR="00271CFB" w:rsidRPr="00085033" w:rsidRDefault="00271CFB" w:rsidP="00DF3C45">
      <w:pPr>
        <w:ind w:firstLine="708"/>
      </w:pPr>
      <w:r w:rsidRPr="00085033">
        <w:t>10 Национальный стандарт РФ ГОСТ Р 50935-2007 «Услуги общественного питания. Требования к персоналу»;</w:t>
      </w:r>
    </w:p>
    <w:p w:rsidR="00271CFB" w:rsidRPr="00085033" w:rsidRDefault="00271CFB" w:rsidP="00DF3C45">
      <w:pPr>
        <w:ind w:firstLine="708"/>
      </w:pPr>
      <w:r w:rsidRPr="00085033">
        <w:t>11 Национальный стандарт РФ ГОСТ Р 53996-2010 «Услуги общественного питания. Порядок разработки фирменных и новых блюд и изделий на предприятиях общественного питания».</w:t>
      </w:r>
    </w:p>
    <w:p w:rsidR="00271CFB" w:rsidRPr="00085033" w:rsidRDefault="00271CFB" w:rsidP="00DF3C45">
      <w:pPr>
        <w:ind w:firstLine="708"/>
      </w:pPr>
      <w:r w:rsidRPr="00085033">
        <w:t xml:space="preserve">12 Профессиональный стандарт № 468 «Руководитель питания» </w:t>
      </w:r>
    </w:p>
    <w:p w:rsidR="00271CFB" w:rsidRPr="00085033" w:rsidRDefault="00271CFB" w:rsidP="00DF3C45">
      <w:pPr>
        <w:ind w:firstLine="708"/>
      </w:pPr>
      <w:r w:rsidRPr="00085033">
        <w:t>1</w:t>
      </w:r>
      <w:r>
        <w:t>3</w:t>
      </w:r>
      <w:r w:rsidRPr="00085033">
        <w:t xml:space="preserve"> Профессиональный стандарт № 557 «Повар».</w:t>
      </w:r>
    </w:p>
    <w:p w:rsidR="00271CFB" w:rsidRPr="00085033" w:rsidRDefault="00271CFB" w:rsidP="00DF3C45">
      <w:pPr>
        <w:ind w:firstLine="708"/>
      </w:pPr>
      <w:r w:rsidRPr="00085033">
        <w:t>1</w:t>
      </w:r>
      <w:r>
        <w:t xml:space="preserve">4 </w:t>
      </w:r>
      <w:r w:rsidRPr="00085033">
        <w:t>Профессиональный стандарт № 549 «Кондитер».</w:t>
      </w:r>
    </w:p>
    <w:p w:rsidR="00271CFB" w:rsidRPr="00085033" w:rsidRDefault="00271CFB" w:rsidP="00DF3C45">
      <w:pPr>
        <w:ind w:firstLine="708"/>
      </w:pPr>
      <w:r w:rsidRPr="00085033">
        <w:t>1</w:t>
      </w:r>
      <w:r>
        <w:t>5</w:t>
      </w:r>
      <w:r w:rsidRPr="00085033">
        <w:t xml:space="preserve"> Профессиональный стандарт № 681 «Официант/бармен».</w:t>
      </w:r>
    </w:p>
    <w:p w:rsidR="00271CFB" w:rsidRPr="00085033" w:rsidRDefault="00271CFB" w:rsidP="00DF3C45">
      <w:pPr>
        <w:ind w:firstLine="708"/>
        <w:rPr>
          <w:b/>
          <w:bCs/>
        </w:rPr>
      </w:pPr>
      <w:r w:rsidRPr="00085033">
        <w:rPr>
          <w:b/>
          <w:bCs/>
        </w:rPr>
        <w:t>Список основной литературы</w:t>
      </w:r>
    </w:p>
    <w:p w:rsidR="00271CFB" w:rsidRPr="00085033" w:rsidRDefault="00271CFB" w:rsidP="00DF3C45">
      <w:pPr>
        <w:ind w:firstLine="708"/>
      </w:pPr>
      <w:r w:rsidRPr="00085033">
        <w:t>1 Богушева, В.И. Технология приготовления пищи: учеб.-метод. пособие / В.И. Богушева.- 2-е изд. – Ростов-н/Д: Феникс, 2012. – 372 с.</w:t>
      </w:r>
    </w:p>
    <w:p w:rsidR="00271CFB" w:rsidRPr="00085033" w:rsidRDefault="00271CFB" w:rsidP="00DF3C45">
      <w:pPr>
        <w:ind w:firstLine="708"/>
      </w:pPr>
      <w:r w:rsidRPr="00085033">
        <w:t>2 Доморецкий, В.А. Технология продуктов общественного тпитания: учеб.пособие / В.А. Доморецкий. – М.: ФОРУМ, 201</w:t>
      </w:r>
      <w:r>
        <w:t>3</w:t>
      </w:r>
      <w:r w:rsidRPr="00085033">
        <w:t>. – 400 с.</w:t>
      </w:r>
    </w:p>
    <w:p w:rsidR="00271CFB" w:rsidRPr="00085033" w:rsidRDefault="00271CFB" w:rsidP="00DF3C45">
      <w:pPr>
        <w:ind w:firstLine="708"/>
      </w:pPr>
      <w:r w:rsidRPr="00085033">
        <w:t>3 Золин, В.П. Технологическое оборудование предприятий общественного питания: учебник / В.П.Золин. / 4-е изд. - М.: Издат. Центр «Академия», 201</w:t>
      </w:r>
      <w:r>
        <w:t>4</w:t>
      </w:r>
      <w:r w:rsidRPr="00085033">
        <w:t>. – 366 с.</w:t>
      </w:r>
    </w:p>
    <w:p w:rsidR="00271CFB" w:rsidRPr="00085033" w:rsidRDefault="00271CFB" w:rsidP="00DF3C45">
      <w:pPr>
        <w:ind w:firstLine="708"/>
      </w:pPr>
      <w:r w:rsidRPr="00085033">
        <w:t>4 Исмаил, А. Организация банкетов, фуршетов, презентаций «Мастер-класс» /А. Исмаил. – М.: Проспект, 2012. – 185 с.</w:t>
      </w:r>
    </w:p>
    <w:p w:rsidR="00271CFB" w:rsidRPr="00085033" w:rsidRDefault="00271CFB" w:rsidP="00DF3C45">
      <w:pPr>
        <w:ind w:firstLine="708"/>
      </w:pPr>
      <w:r w:rsidRPr="00085033">
        <w:t>5 Мрыхина, Е.Б. Организация производства на предприятиях общественного питания: учебник / Е.Б. Мрыхина. – М.: Форум, 2012. – 309 с.</w:t>
      </w:r>
    </w:p>
    <w:p w:rsidR="00271CFB" w:rsidRPr="00085033" w:rsidRDefault="00271CFB" w:rsidP="00DF3C45">
      <w:pPr>
        <w:ind w:firstLine="708"/>
      </w:pPr>
      <w:r w:rsidRPr="00085033">
        <w:t>6 Никуленкова, Т.Т. Лавриненко, Ю.И. Проектирование предприятий общественного питания / Т.Т. Никуленкова, Ю.И. Лавриненко. – М.: КолоС, 2012. – 260 с.</w:t>
      </w:r>
    </w:p>
    <w:p w:rsidR="00271CFB" w:rsidRPr="00085033" w:rsidRDefault="00271CFB" w:rsidP="00DF3C45">
      <w:pPr>
        <w:ind w:firstLine="708"/>
      </w:pPr>
      <w:r w:rsidRPr="00085033">
        <w:t>7 Простакова, Т.М. Технология приготовления пищи: учебник / Т.М. Простакова. – 3-е изд. – Ростов-н/Д: Феникс, 201</w:t>
      </w:r>
      <w:r>
        <w:t>3</w:t>
      </w:r>
      <w:r w:rsidRPr="00085033">
        <w:t>. – 208 с.</w:t>
      </w:r>
    </w:p>
    <w:p w:rsidR="00271CFB" w:rsidRPr="00085033" w:rsidRDefault="00271CFB" w:rsidP="00DF3C45">
      <w:pPr>
        <w:ind w:firstLine="708"/>
      </w:pPr>
      <w:r w:rsidRPr="00085033">
        <w:t>8 Радченко, Л.А. Организация производства на предприятиях общественного питания: учебник / Л.А. Радченко. – 3-е изд  - Ростов-н/Д: Феникс, 201</w:t>
      </w:r>
      <w:r>
        <w:t>4</w:t>
      </w:r>
      <w:r w:rsidRPr="00085033">
        <w:t xml:space="preserve"> – 314 с.</w:t>
      </w:r>
    </w:p>
    <w:p w:rsidR="00271CFB" w:rsidRPr="00085033" w:rsidRDefault="00271CFB" w:rsidP="00DF3C45">
      <w:pPr>
        <w:ind w:firstLine="708"/>
      </w:pPr>
      <w:r w:rsidRPr="00085033">
        <w:t>9 Радченко, Л.А. Обслуживание на предприятиях общественного питания: учебник / Л.А. Радченко. – 3-е изд. – Ростов-н/Д: Феникс, 2012.-275 с.</w:t>
      </w:r>
    </w:p>
    <w:p w:rsidR="00271CFB" w:rsidRPr="00085033" w:rsidRDefault="00271CFB" w:rsidP="00DF3C45">
      <w:pPr>
        <w:ind w:firstLine="708"/>
      </w:pPr>
      <w:r w:rsidRPr="00085033">
        <w:t>10 Усов, В.В. Организация производства и обслуживание на предприятиях общественного питания: учебник / В.В. Усов. – 8-е изд. – М.: Издат. центр «Академия», 20</w:t>
      </w:r>
      <w:r>
        <w:t>14</w:t>
      </w:r>
      <w:r w:rsidRPr="00085033">
        <w:t>. – 466 с.</w:t>
      </w:r>
    </w:p>
    <w:p w:rsidR="00271CFB" w:rsidRPr="00085033" w:rsidRDefault="00271CFB" w:rsidP="00DF3C45">
      <w:pPr>
        <w:ind w:firstLine="708"/>
        <w:rPr>
          <w:b/>
          <w:bCs/>
        </w:rPr>
      </w:pPr>
      <w:r w:rsidRPr="00085033">
        <w:rPr>
          <w:b/>
          <w:bCs/>
        </w:rPr>
        <w:t>Список дополнительной литературы</w:t>
      </w:r>
    </w:p>
    <w:p w:rsidR="00271CFB" w:rsidRPr="00085033" w:rsidRDefault="00271CFB" w:rsidP="00DF3C45">
      <w:pPr>
        <w:ind w:firstLine="708"/>
      </w:pPr>
      <w:r w:rsidRPr="00085033">
        <w:t>1 Барановский, В.А., Перетятко, Т.П. Кондитер: учеб.пособие / В.А. Барановский,</w:t>
      </w:r>
      <w:r>
        <w:t xml:space="preserve"> Т.П. Перетятко. – 4-е изд. - </w:t>
      </w:r>
      <w:r w:rsidRPr="00085033">
        <w:t>Ростов-н/Д: Феникс, 201</w:t>
      </w:r>
      <w:r>
        <w:t>1</w:t>
      </w:r>
      <w:r w:rsidRPr="00085033">
        <w:t>. – 216 с.</w:t>
      </w:r>
    </w:p>
    <w:p w:rsidR="00271CFB" w:rsidRPr="00085033" w:rsidRDefault="00271CFB" w:rsidP="00DF3C45">
      <w:pPr>
        <w:ind w:firstLine="708"/>
      </w:pPr>
      <w:r w:rsidRPr="00085033">
        <w:t>2 Бурашников, Ю.М. Максимов, А.С. Охрана труда в пищевой промышленности, общественном питании и торговле: учебник / Ю.М.Бурашников, А.С. Максимов. – Изд. центр «Академия», 20</w:t>
      </w:r>
      <w:r>
        <w:t>11</w:t>
      </w:r>
      <w:r w:rsidRPr="00085033">
        <w:t>. – 322 с.</w:t>
      </w:r>
    </w:p>
    <w:p w:rsidR="00271CFB" w:rsidRPr="00085033" w:rsidRDefault="00271CFB" w:rsidP="00DF3C45">
      <w:pPr>
        <w:ind w:firstLine="708"/>
      </w:pPr>
      <w:r w:rsidRPr="00085033">
        <w:t>3 Гайворонский, К.Я., Щеглов, Н.Г. Технологическое оборудование предприятий общественного питания и торговли: учебник / К.Я. Гайворонский, Н.Г. Щеглов. – ФОРУМ: ИНФА-М, 2011. – 210 с.</w:t>
      </w:r>
    </w:p>
    <w:p w:rsidR="00271CFB" w:rsidRPr="00085033" w:rsidRDefault="00271CFB" w:rsidP="00DF3C45">
      <w:pPr>
        <w:ind w:firstLine="708"/>
      </w:pPr>
      <w:r w:rsidRPr="00085033">
        <w:t>4</w:t>
      </w:r>
      <w:r>
        <w:t xml:space="preserve"> </w:t>
      </w:r>
      <w:r w:rsidRPr="00085033">
        <w:t>Калинина, В.М. Техническое оснащение и охрана труда в общественном питании: учебник / В.М.Калинина. – М.: Мастерство, 201</w:t>
      </w:r>
      <w:r>
        <w:t>1</w:t>
      </w:r>
      <w:r w:rsidRPr="00085033">
        <w:t>. – 540 с.</w:t>
      </w:r>
    </w:p>
    <w:p w:rsidR="00271CFB" w:rsidRPr="00085033" w:rsidRDefault="00271CFB" w:rsidP="00DF3C45">
      <w:pPr>
        <w:ind w:firstLine="708"/>
      </w:pPr>
      <w:r w:rsidRPr="00085033">
        <w:t>5 Могильный, М.П. и др. Торговое оборудование предприятий общественного питания: учеб.пособие / М.П.Могильный, Т.В. Калашникова, А.Ю. Баласанян. – М.: Издат. центр «Академия», 201</w:t>
      </w:r>
      <w:r>
        <w:t>1</w:t>
      </w:r>
      <w:r w:rsidRPr="00085033">
        <w:t>. – 266 с.</w:t>
      </w:r>
    </w:p>
    <w:p w:rsidR="00271CFB" w:rsidRPr="00085033" w:rsidRDefault="00271CFB" w:rsidP="00DF3C45">
      <w:pPr>
        <w:ind w:firstLine="708"/>
      </w:pPr>
      <w:r w:rsidRPr="00085033">
        <w:t>6 Маркетинг в общественном питании: учеб. пособие / Под ред. Сала Юзеф. – М.: Финансы и статистика, 2011. – 341 с.</w:t>
      </w:r>
    </w:p>
    <w:p w:rsidR="00271CFB" w:rsidRPr="00085033" w:rsidRDefault="00271CFB" w:rsidP="00DF3C45">
      <w:pPr>
        <w:ind w:firstLine="708"/>
      </w:pPr>
      <w:r w:rsidRPr="00085033">
        <w:t>7 Радченко, Л.А. Основы метрологии, стандартизации и сертификации в общественном питании: учеб.пособие / Л.А.Радченко. – 3-е изд. – Ростов-н/Д: Феникс, 20</w:t>
      </w:r>
      <w:r>
        <w:t>11</w:t>
      </w:r>
      <w:r w:rsidRPr="00085033">
        <w:t>. – 216 с.</w:t>
      </w:r>
    </w:p>
    <w:p w:rsidR="00271CFB" w:rsidRPr="00085033" w:rsidRDefault="00271CFB" w:rsidP="00DF3C45">
      <w:pPr>
        <w:ind w:firstLine="708"/>
        <w:rPr>
          <w:b/>
          <w:bCs/>
        </w:rPr>
      </w:pPr>
      <w:r w:rsidRPr="00085033">
        <w:rPr>
          <w:b/>
          <w:bCs/>
        </w:rPr>
        <w:t>Интернет-ресурсы</w:t>
      </w:r>
    </w:p>
    <w:p w:rsidR="00271CFB" w:rsidRPr="00085033" w:rsidRDefault="00271CFB" w:rsidP="00085033">
      <w:pPr>
        <w:ind w:firstLine="0"/>
      </w:pPr>
      <w:r w:rsidRPr="00085033">
        <w:rPr>
          <w:lang w:val="en-US"/>
        </w:rPr>
        <w:t>www</w:t>
      </w:r>
      <w:r w:rsidRPr="00085033">
        <w:t>.</w:t>
      </w:r>
      <w:r w:rsidRPr="00085033">
        <w:rPr>
          <w:lang w:val="en-US"/>
        </w:rPr>
        <w:t>fcior</w:t>
      </w:r>
      <w:r w:rsidRPr="00085033">
        <w:t>.</w:t>
      </w:r>
      <w:r w:rsidRPr="00085033">
        <w:rPr>
          <w:lang w:val="en-US"/>
        </w:rPr>
        <w:t>edu</w:t>
      </w:r>
      <w:r w:rsidRPr="00085033">
        <w:t>.</w:t>
      </w:r>
      <w:r w:rsidRPr="00085033">
        <w:rPr>
          <w:lang w:val="en-US"/>
        </w:rPr>
        <w:t>ru</w:t>
      </w:r>
      <w:r w:rsidRPr="00085033">
        <w:t>;</w:t>
      </w:r>
    </w:p>
    <w:p w:rsidR="00271CFB" w:rsidRPr="00085033" w:rsidRDefault="00271CFB" w:rsidP="00085033">
      <w:pPr>
        <w:ind w:firstLine="0"/>
      </w:pPr>
      <w:r w:rsidRPr="00085033">
        <w:rPr>
          <w:lang w:val="en-US"/>
        </w:rPr>
        <w:t>www</w:t>
      </w:r>
      <w:r w:rsidRPr="00085033">
        <w:t>.</w:t>
      </w:r>
      <w:r w:rsidRPr="00085033">
        <w:rPr>
          <w:lang w:val="en-US"/>
        </w:rPr>
        <w:t>mir</w:t>
      </w:r>
      <w:r w:rsidRPr="00085033">
        <w:t>-</w:t>
      </w:r>
      <w:r w:rsidRPr="00085033">
        <w:rPr>
          <w:lang w:val="en-US"/>
        </w:rPr>
        <w:t>restoratora</w:t>
      </w:r>
      <w:r w:rsidRPr="00085033">
        <w:t xml:space="preserve">. </w:t>
      </w:r>
      <w:r w:rsidRPr="00085033">
        <w:rPr>
          <w:lang w:val="en-US"/>
        </w:rPr>
        <w:t>ru</w:t>
      </w:r>
      <w:r w:rsidRPr="00085033">
        <w:t>;</w:t>
      </w:r>
    </w:p>
    <w:p w:rsidR="00271CFB" w:rsidRPr="00085033" w:rsidRDefault="00271CFB" w:rsidP="00085033">
      <w:pPr>
        <w:ind w:firstLine="0"/>
      </w:pPr>
      <w:r w:rsidRPr="00085033">
        <w:rPr>
          <w:lang w:val="en-US"/>
        </w:rPr>
        <w:t>www</w:t>
      </w:r>
      <w:r w:rsidRPr="00085033">
        <w:t>.</w:t>
      </w:r>
      <w:r w:rsidRPr="00085033">
        <w:rPr>
          <w:lang w:val="en-US"/>
        </w:rPr>
        <w:t>studopedia</w:t>
      </w:r>
      <w:r w:rsidRPr="00085033">
        <w:t>.</w:t>
      </w:r>
      <w:r w:rsidRPr="00085033">
        <w:rPr>
          <w:lang w:val="en-US"/>
        </w:rPr>
        <w:t>net</w:t>
      </w:r>
      <w:r w:rsidRPr="00085033">
        <w:t>;</w:t>
      </w:r>
    </w:p>
    <w:p w:rsidR="00271CFB" w:rsidRPr="00085033" w:rsidRDefault="00271CFB" w:rsidP="00085033">
      <w:pPr>
        <w:ind w:firstLine="0"/>
      </w:pPr>
      <w:r w:rsidRPr="00085033">
        <w:rPr>
          <w:lang w:val="en-US"/>
        </w:rPr>
        <w:t>www</w:t>
      </w:r>
      <w:r w:rsidRPr="00085033">
        <w:t>.</w:t>
      </w:r>
      <w:r w:rsidRPr="00085033">
        <w:rPr>
          <w:lang w:val="en-US"/>
        </w:rPr>
        <w:t>foodcost</w:t>
      </w:r>
      <w:r w:rsidRPr="00085033">
        <w:t>.</w:t>
      </w:r>
      <w:r w:rsidRPr="00085033">
        <w:rPr>
          <w:lang w:val="en-US"/>
        </w:rPr>
        <w:t>pro</w:t>
      </w:r>
      <w:r>
        <w:t>.</w:t>
      </w:r>
    </w:p>
    <w:sectPr w:rsidR="00271CFB" w:rsidRPr="00085033" w:rsidSect="00A66AD8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1CFB" w:rsidRDefault="00271CFB" w:rsidP="004F1F1D">
      <w:pPr>
        <w:spacing w:line="240" w:lineRule="auto"/>
      </w:pPr>
      <w:r>
        <w:separator/>
      </w:r>
    </w:p>
  </w:endnote>
  <w:endnote w:type="continuationSeparator" w:id="0">
    <w:p w:rsidR="00271CFB" w:rsidRDefault="00271CFB" w:rsidP="004F1F1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1CFB" w:rsidRDefault="00271CFB" w:rsidP="004F1F1D">
      <w:pPr>
        <w:spacing w:line="240" w:lineRule="auto"/>
      </w:pPr>
      <w:r>
        <w:separator/>
      </w:r>
    </w:p>
  </w:footnote>
  <w:footnote w:type="continuationSeparator" w:id="0">
    <w:p w:rsidR="00271CFB" w:rsidRDefault="00271CFB" w:rsidP="004F1F1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CFB" w:rsidRDefault="00271CFB" w:rsidP="001572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71CFB" w:rsidRDefault="00271CFB" w:rsidP="007E3A9C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71CFB" w:rsidRDefault="00271CFB" w:rsidP="001572C1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>
      <w:rPr>
        <w:rStyle w:val="PageNumber"/>
      </w:rPr>
      <w:fldChar w:fldCharType="end"/>
    </w:r>
  </w:p>
  <w:p w:rsidR="00271CFB" w:rsidRDefault="00271CFB" w:rsidP="007E3A9C">
    <w:pPr>
      <w:pStyle w:val="Header"/>
      <w:ind w:right="360"/>
      <w:jc w:val="right"/>
    </w:pPr>
  </w:p>
  <w:p w:rsidR="00271CFB" w:rsidRDefault="00271CF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7B1E13"/>
    <w:multiLevelType w:val="multilevel"/>
    <w:tmpl w:val="E8049734"/>
    <w:lvl w:ilvl="0">
      <w:start w:val="1"/>
      <w:numFmt w:val="decimal"/>
      <w:lvlText w:val="%1"/>
      <w:lvlJc w:val="left"/>
      <w:pPr>
        <w:ind w:left="630" w:hanging="63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10" w:hanging="63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cs="Times New Roman" w:hint="default"/>
      </w:rPr>
    </w:lvl>
  </w:abstractNum>
  <w:abstractNum w:abstractNumId="1">
    <w:nsid w:val="7C522E5D"/>
    <w:multiLevelType w:val="multilevel"/>
    <w:tmpl w:val="B83C8578"/>
    <w:lvl w:ilvl="0">
      <w:start w:val="1"/>
      <w:numFmt w:val="decimal"/>
      <w:lvlText w:val="%1."/>
      <w:lvlJc w:val="left"/>
      <w:pPr>
        <w:tabs>
          <w:tab w:val="num" w:pos="1365"/>
        </w:tabs>
        <w:ind w:left="1365" w:hanging="13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445"/>
        </w:tabs>
        <w:ind w:left="2445" w:hanging="136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783"/>
        </w:tabs>
        <w:ind w:left="2783" w:hanging="136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492"/>
        </w:tabs>
        <w:ind w:left="3492" w:hanging="136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201"/>
        </w:tabs>
        <w:ind w:left="4201" w:hanging="136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1F1D"/>
    <w:rsid w:val="0002377A"/>
    <w:rsid w:val="00035D9B"/>
    <w:rsid w:val="0004460C"/>
    <w:rsid w:val="00085033"/>
    <w:rsid w:val="000859CC"/>
    <w:rsid w:val="0008700F"/>
    <w:rsid w:val="00096AE4"/>
    <w:rsid w:val="000A5C81"/>
    <w:rsid w:val="000D096B"/>
    <w:rsid w:val="000E04AB"/>
    <w:rsid w:val="00106F54"/>
    <w:rsid w:val="00111461"/>
    <w:rsid w:val="00116D1F"/>
    <w:rsid w:val="0012323F"/>
    <w:rsid w:val="00136ECC"/>
    <w:rsid w:val="00142778"/>
    <w:rsid w:val="00147AE1"/>
    <w:rsid w:val="00156830"/>
    <w:rsid w:val="001572C1"/>
    <w:rsid w:val="00161749"/>
    <w:rsid w:val="0017136C"/>
    <w:rsid w:val="00175EE5"/>
    <w:rsid w:val="001A79E1"/>
    <w:rsid w:val="001E5BAB"/>
    <w:rsid w:val="001F1D19"/>
    <w:rsid w:val="001F319D"/>
    <w:rsid w:val="001F6584"/>
    <w:rsid w:val="0020734D"/>
    <w:rsid w:val="002179CF"/>
    <w:rsid w:val="00220804"/>
    <w:rsid w:val="00231FFA"/>
    <w:rsid w:val="00241A06"/>
    <w:rsid w:val="002422EE"/>
    <w:rsid w:val="002514F4"/>
    <w:rsid w:val="00256346"/>
    <w:rsid w:val="00265131"/>
    <w:rsid w:val="00267C1F"/>
    <w:rsid w:val="00271CFB"/>
    <w:rsid w:val="002849A7"/>
    <w:rsid w:val="00285378"/>
    <w:rsid w:val="00285DAC"/>
    <w:rsid w:val="00295802"/>
    <w:rsid w:val="002B797C"/>
    <w:rsid w:val="002D4963"/>
    <w:rsid w:val="002E1945"/>
    <w:rsid w:val="002E5EB6"/>
    <w:rsid w:val="002F5DEF"/>
    <w:rsid w:val="00307E43"/>
    <w:rsid w:val="0033012F"/>
    <w:rsid w:val="003477C9"/>
    <w:rsid w:val="00357DC2"/>
    <w:rsid w:val="00361168"/>
    <w:rsid w:val="003748C8"/>
    <w:rsid w:val="00380231"/>
    <w:rsid w:val="0038516E"/>
    <w:rsid w:val="003B167D"/>
    <w:rsid w:val="003B187E"/>
    <w:rsid w:val="003B1DEB"/>
    <w:rsid w:val="003D2664"/>
    <w:rsid w:val="003D2BF4"/>
    <w:rsid w:val="003F4243"/>
    <w:rsid w:val="00414315"/>
    <w:rsid w:val="00420F9B"/>
    <w:rsid w:val="00444DFF"/>
    <w:rsid w:val="00445BA1"/>
    <w:rsid w:val="0045710F"/>
    <w:rsid w:val="00466B8E"/>
    <w:rsid w:val="004678BF"/>
    <w:rsid w:val="004717DF"/>
    <w:rsid w:val="00485E11"/>
    <w:rsid w:val="00493A7A"/>
    <w:rsid w:val="004B4AB2"/>
    <w:rsid w:val="004B6947"/>
    <w:rsid w:val="004B7BFC"/>
    <w:rsid w:val="004C0AB2"/>
    <w:rsid w:val="004D0D43"/>
    <w:rsid w:val="004D6AAC"/>
    <w:rsid w:val="004E35D6"/>
    <w:rsid w:val="004F1F1D"/>
    <w:rsid w:val="00503FB8"/>
    <w:rsid w:val="005048CC"/>
    <w:rsid w:val="0051378E"/>
    <w:rsid w:val="005315CC"/>
    <w:rsid w:val="0053733C"/>
    <w:rsid w:val="00546629"/>
    <w:rsid w:val="0054701A"/>
    <w:rsid w:val="00547FF7"/>
    <w:rsid w:val="00551FA6"/>
    <w:rsid w:val="00571FFE"/>
    <w:rsid w:val="00573D85"/>
    <w:rsid w:val="00580487"/>
    <w:rsid w:val="00582744"/>
    <w:rsid w:val="005957E7"/>
    <w:rsid w:val="005A3A0C"/>
    <w:rsid w:val="005B122F"/>
    <w:rsid w:val="005B169B"/>
    <w:rsid w:val="005B2019"/>
    <w:rsid w:val="005C4203"/>
    <w:rsid w:val="005C4A37"/>
    <w:rsid w:val="005D4B08"/>
    <w:rsid w:val="005D64EC"/>
    <w:rsid w:val="0062420F"/>
    <w:rsid w:val="00624B9C"/>
    <w:rsid w:val="0064475A"/>
    <w:rsid w:val="006705E9"/>
    <w:rsid w:val="00671CB4"/>
    <w:rsid w:val="00671CD3"/>
    <w:rsid w:val="006A5427"/>
    <w:rsid w:val="006B5285"/>
    <w:rsid w:val="006C295C"/>
    <w:rsid w:val="006E4BAB"/>
    <w:rsid w:val="00702C85"/>
    <w:rsid w:val="007168F5"/>
    <w:rsid w:val="0073732C"/>
    <w:rsid w:val="00737364"/>
    <w:rsid w:val="0076605C"/>
    <w:rsid w:val="00773CED"/>
    <w:rsid w:val="00793A04"/>
    <w:rsid w:val="00795393"/>
    <w:rsid w:val="007A4151"/>
    <w:rsid w:val="007A7B2A"/>
    <w:rsid w:val="007B0E36"/>
    <w:rsid w:val="007C60D0"/>
    <w:rsid w:val="007D08A3"/>
    <w:rsid w:val="007D1328"/>
    <w:rsid w:val="007D6E63"/>
    <w:rsid w:val="007E3A9C"/>
    <w:rsid w:val="008056E1"/>
    <w:rsid w:val="00805FB0"/>
    <w:rsid w:val="00814BAD"/>
    <w:rsid w:val="00816DC1"/>
    <w:rsid w:val="008171E2"/>
    <w:rsid w:val="008242B1"/>
    <w:rsid w:val="0083567E"/>
    <w:rsid w:val="00842598"/>
    <w:rsid w:val="00845EA3"/>
    <w:rsid w:val="00847426"/>
    <w:rsid w:val="00852BD5"/>
    <w:rsid w:val="00892260"/>
    <w:rsid w:val="008A01EB"/>
    <w:rsid w:val="009152F2"/>
    <w:rsid w:val="009308F4"/>
    <w:rsid w:val="00934B68"/>
    <w:rsid w:val="00970D89"/>
    <w:rsid w:val="00970EAF"/>
    <w:rsid w:val="00975ED9"/>
    <w:rsid w:val="009862EA"/>
    <w:rsid w:val="009A29BB"/>
    <w:rsid w:val="009B4827"/>
    <w:rsid w:val="00A0181E"/>
    <w:rsid w:val="00A102F8"/>
    <w:rsid w:val="00A113E2"/>
    <w:rsid w:val="00A2014D"/>
    <w:rsid w:val="00A63D80"/>
    <w:rsid w:val="00A66AD8"/>
    <w:rsid w:val="00A7256C"/>
    <w:rsid w:val="00AB299B"/>
    <w:rsid w:val="00AC4B9F"/>
    <w:rsid w:val="00AD0714"/>
    <w:rsid w:val="00AD4619"/>
    <w:rsid w:val="00AD5771"/>
    <w:rsid w:val="00AE0286"/>
    <w:rsid w:val="00AE1F58"/>
    <w:rsid w:val="00AE2F2C"/>
    <w:rsid w:val="00B00A90"/>
    <w:rsid w:val="00B016AA"/>
    <w:rsid w:val="00B02F99"/>
    <w:rsid w:val="00B03E62"/>
    <w:rsid w:val="00B04575"/>
    <w:rsid w:val="00B15FD4"/>
    <w:rsid w:val="00B2457F"/>
    <w:rsid w:val="00B30D23"/>
    <w:rsid w:val="00B334FE"/>
    <w:rsid w:val="00B548A3"/>
    <w:rsid w:val="00B6087C"/>
    <w:rsid w:val="00B64335"/>
    <w:rsid w:val="00B70607"/>
    <w:rsid w:val="00B81B50"/>
    <w:rsid w:val="00B8232C"/>
    <w:rsid w:val="00B850EB"/>
    <w:rsid w:val="00BA1BBB"/>
    <w:rsid w:val="00BA6333"/>
    <w:rsid w:val="00BA6AFD"/>
    <w:rsid w:val="00BB38C0"/>
    <w:rsid w:val="00BC0CE0"/>
    <w:rsid w:val="00BC19EC"/>
    <w:rsid w:val="00BD2FC4"/>
    <w:rsid w:val="00BF07F6"/>
    <w:rsid w:val="00C0085B"/>
    <w:rsid w:val="00C0652D"/>
    <w:rsid w:val="00C23789"/>
    <w:rsid w:val="00C449B0"/>
    <w:rsid w:val="00C757C2"/>
    <w:rsid w:val="00C769DE"/>
    <w:rsid w:val="00CA1C1E"/>
    <w:rsid w:val="00CB5F72"/>
    <w:rsid w:val="00CB6992"/>
    <w:rsid w:val="00CC0A15"/>
    <w:rsid w:val="00CC3B58"/>
    <w:rsid w:val="00CD0858"/>
    <w:rsid w:val="00CD6BB3"/>
    <w:rsid w:val="00CE65E1"/>
    <w:rsid w:val="00D05141"/>
    <w:rsid w:val="00D06F60"/>
    <w:rsid w:val="00D071A6"/>
    <w:rsid w:val="00D10BC7"/>
    <w:rsid w:val="00D11104"/>
    <w:rsid w:val="00D12A65"/>
    <w:rsid w:val="00D2691B"/>
    <w:rsid w:val="00D417CD"/>
    <w:rsid w:val="00D44C96"/>
    <w:rsid w:val="00D5544A"/>
    <w:rsid w:val="00D754BF"/>
    <w:rsid w:val="00D76611"/>
    <w:rsid w:val="00DA13E0"/>
    <w:rsid w:val="00DA26B5"/>
    <w:rsid w:val="00DB268F"/>
    <w:rsid w:val="00DB3878"/>
    <w:rsid w:val="00DC0445"/>
    <w:rsid w:val="00DC50AF"/>
    <w:rsid w:val="00DD1075"/>
    <w:rsid w:val="00DD2138"/>
    <w:rsid w:val="00DD42AB"/>
    <w:rsid w:val="00DF3C45"/>
    <w:rsid w:val="00E060B5"/>
    <w:rsid w:val="00E07A57"/>
    <w:rsid w:val="00E16646"/>
    <w:rsid w:val="00E4007C"/>
    <w:rsid w:val="00E5758E"/>
    <w:rsid w:val="00E63EE6"/>
    <w:rsid w:val="00E92F79"/>
    <w:rsid w:val="00E93323"/>
    <w:rsid w:val="00E9363F"/>
    <w:rsid w:val="00EA1CBE"/>
    <w:rsid w:val="00EB2EC0"/>
    <w:rsid w:val="00EF06E7"/>
    <w:rsid w:val="00EF121C"/>
    <w:rsid w:val="00EF4807"/>
    <w:rsid w:val="00F0033C"/>
    <w:rsid w:val="00F05B53"/>
    <w:rsid w:val="00F0781D"/>
    <w:rsid w:val="00F2070E"/>
    <w:rsid w:val="00F240F7"/>
    <w:rsid w:val="00F418F4"/>
    <w:rsid w:val="00F447FF"/>
    <w:rsid w:val="00F44CB1"/>
    <w:rsid w:val="00F75B9D"/>
    <w:rsid w:val="00F91933"/>
    <w:rsid w:val="00F93A16"/>
    <w:rsid w:val="00FA0249"/>
    <w:rsid w:val="00FB7A63"/>
    <w:rsid w:val="00FC7DD5"/>
    <w:rsid w:val="00FD01FF"/>
    <w:rsid w:val="00FD0F95"/>
    <w:rsid w:val="00FD3CE2"/>
    <w:rsid w:val="00FE535D"/>
    <w:rsid w:val="00FE7F27"/>
    <w:rsid w:val="00FF1901"/>
    <w:rsid w:val="00FF2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3C"/>
    <w:pPr>
      <w:spacing w:line="360" w:lineRule="auto"/>
      <w:ind w:firstLine="709"/>
      <w:jc w:val="both"/>
    </w:pPr>
    <w:rPr>
      <w:rFonts w:ascii="Times New Roman" w:eastAsia="Times New Roman" w:hAnsi="Times New Roman"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link w:val="SubtitleChar"/>
    <w:uiPriority w:val="99"/>
    <w:qFormat/>
    <w:rsid w:val="004F1F1D"/>
    <w:pPr>
      <w:shd w:val="clear" w:color="auto" w:fill="FFFFFF"/>
      <w:autoSpaceDE w:val="0"/>
      <w:autoSpaceDN w:val="0"/>
      <w:adjustRightInd w:val="0"/>
      <w:spacing w:before="120" w:after="120"/>
      <w:ind w:left="737" w:firstLine="0"/>
    </w:pPr>
    <w:rPr>
      <w:rFonts w:eastAsia="Calibri"/>
      <w:b/>
      <w:bCs/>
      <w:i/>
      <w:iCs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4F1F1D"/>
    <w:rPr>
      <w:rFonts w:ascii="Times New Roman" w:hAnsi="Times New Roman" w:cs="Times New Roman"/>
      <w:b/>
      <w:bCs/>
      <w:i/>
      <w:iCs/>
      <w:sz w:val="20"/>
      <w:szCs w:val="20"/>
      <w:shd w:val="clear" w:color="auto" w:fill="FFFFFF"/>
      <w:lang w:eastAsia="ru-RU"/>
    </w:rPr>
  </w:style>
  <w:style w:type="paragraph" w:styleId="FootnoteText">
    <w:name w:val="footnote text"/>
    <w:basedOn w:val="Normal"/>
    <w:link w:val="FootnoteTextChar"/>
    <w:uiPriority w:val="99"/>
    <w:semiHidden/>
    <w:rsid w:val="004F1F1D"/>
    <w:pPr>
      <w:overflowPunct w:val="0"/>
      <w:autoSpaceDE w:val="0"/>
      <w:autoSpaceDN w:val="0"/>
      <w:adjustRightInd w:val="0"/>
      <w:textAlignment w:val="baseline"/>
    </w:pPr>
    <w:rPr>
      <w:rFonts w:eastAsia="Calibr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F1F1D"/>
    <w:rPr>
      <w:rFonts w:ascii="Times New Roman" w:hAnsi="Times New Roman" w:cs="Times New Roman"/>
      <w:sz w:val="20"/>
      <w:szCs w:val="20"/>
      <w:lang w:eastAsia="ru-RU"/>
    </w:rPr>
  </w:style>
  <w:style w:type="character" w:styleId="FootnoteReference">
    <w:name w:val="footnote reference"/>
    <w:basedOn w:val="DefaultParagraphFont"/>
    <w:uiPriority w:val="99"/>
    <w:semiHidden/>
    <w:rsid w:val="004F1F1D"/>
    <w:rPr>
      <w:rFonts w:cs="Times New Roman"/>
      <w:vertAlign w:val="superscript"/>
    </w:rPr>
  </w:style>
  <w:style w:type="paragraph" w:styleId="Footer">
    <w:name w:val="footer"/>
    <w:basedOn w:val="Normal"/>
    <w:link w:val="FooterChar"/>
    <w:uiPriority w:val="99"/>
    <w:rsid w:val="00B30D23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eastAsia="Calibri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6992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B30D23"/>
    <w:rPr>
      <w:rFonts w:cs="Times New Roman"/>
    </w:rPr>
  </w:style>
  <w:style w:type="paragraph" w:styleId="Header">
    <w:name w:val="header"/>
    <w:basedOn w:val="Normal"/>
    <w:link w:val="HeaderChar1"/>
    <w:uiPriority w:val="99"/>
    <w:rsid w:val="00B30D23"/>
    <w:pPr>
      <w:tabs>
        <w:tab w:val="center" w:pos="4677"/>
        <w:tab w:val="right" w:pos="9355"/>
      </w:tabs>
      <w:spacing w:line="240" w:lineRule="auto"/>
      <w:ind w:firstLine="0"/>
      <w:jc w:val="left"/>
    </w:pPr>
    <w:rPr>
      <w:rFonts w:ascii="Calibri" w:eastAsia="Calibri" w:hAnsi="Calibri"/>
      <w:sz w:val="24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6992"/>
    <w:rPr>
      <w:rFonts w:ascii="Times New Roman" w:hAnsi="Times New Roman" w:cs="Times New Roman"/>
      <w:sz w:val="24"/>
      <w:szCs w:val="24"/>
    </w:rPr>
  </w:style>
  <w:style w:type="character" w:customStyle="1" w:styleId="HeaderChar1">
    <w:name w:val="Header Char1"/>
    <w:link w:val="Header"/>
    <w:uiPriority w:val="99"/>
    <w:locked/>
    <w:rsid w:val="00B30D23"/>
    <w:rPr>
      <w:sz w:val="24"/>
      <w:lang w:val="ru-RU" w:eastAsia="ru-RU"/>
    </w:rPr>
  </w:style>
  <w:style w:type="character" w:styleId="Hyperlink">
    <w:name w:val="Hyperlink"/>
    <w:basedOn w:val="DefaultParagraphFont"/>
    <w:uiPriority w:val="99"/>
    <w:rsid w:val="00A102F8"/>
    <w:rPr>
      <w:rFonts w:cs="Times New Roman"/>
      <w:color w:val="0000FF"/>
      <w:u w:val="single"/>
    </w:rPr>
  </w:style>
  <w:style w:type="paragraph" w:customStyle="1" w:styleId="1">
    <w:name w:val="Знак1"/>
    <w:basedOn w:val="Normal"/>
    <w:uiPriority w:val="99"/>
    <w:rsid w:val="00142778"/>
    <w:pPr>
      <w:spacing w:after="160" w:line="240" w:lineRule="exact"/>
      <w:ind w:firstLine="0"/>
      <w:jc w:val="lef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List2">
    <w:name w:val="List 2"/>
    <w:basedOn w:val="Normal"/>
    <w:uiPriority w:val="99"/>
    <w:rsid w:val="00E4007C"/>
    <w:pPr>
      <w:spacing w:line="240" w:lineRule="auto"/>
      <w:ind w:left="566" w:hanging="283"/>
      <w:jc w:val="left"/>
    </w:pPr>
    <w:rPr>
      <w:rFonts w:eastAsia="Calibri"/>
      <w:sz w:val="24"/>
      <w:szCs w:val="24"/>
    </w:rPr>
  </w:style>
  <w:style w:type="table" w:styleId="TableGrid">
    <w:name w:val="Table Grid"/>
    <w:basedOn w:val="TableNormal"/>
    <w:uiPriority w:val="99"/>
    <w:locked/>
    <w:rsid w:val="00241A06"/>
    <w:pPr>
      <w:spacing w:line="360" w:lineRule="auto"/>
      <w:ind w:firstLine="709"/>
      <w:jc w:val="both"/>
    </w:pPr>
    <w:rPr>
      <w:rFonts w:eastAsia="Times New Roman"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15818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2158</TotalTime>
  <Pages>56</Pages>
  <Words>12918</Words>
  <Characters>-32766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</dc:creator>
  <cp:keywords/>
  <dc:description/>
  <cp:lastModifiedBy>User</cp:lastModifiedBy>
  <cp:revision>48</cp:revision>
  <cp:lastPrinted>2002-01-07T08:22:00Z</cp:lastPrinted>
  <dcterms:created xsi:type="dcterms:W3CDTF">2013-10-08T16:31:00Z</dcterms:created>
  <dcterms:modified xsi:type="dcterms:W3CDTF">2019-12-23T08:22:00Z</dcterms:modified>
</cp:coreProperties>
</file>